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3AAD9" w14:textId="4A33821E" w:rsidR="00F45489" w:rsidRPr="001C08D6" w:rsidRDefault="00F45489" w:rsidP="00F45489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962837">
        <w:rPr>
          <w:rFonts w:eastAsia="Times New Roman" w:cs="Arial"/>
          <w:sz w:val="24"/>
          <w:szCs w:val="20"/>
          <w:lang w:eastAsia="ar-SA"/>
        </w:rPr>
        <w:t>9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hyperlink r:id="rId9" w:history="1">
        <w:r w:rsidR="00B11D2E" w:rsidRPr="00DA5FE3">
          <w:rPr>
            <w:rStyle w:val="Hyperlink"/>
            <w:rFonts w:cs="Arial"/>
            <w:sz w:val="24"/>
            <w:szCs w:val="24"/>
          </w:rPr>
          <w:t>S1-</w:t>
        </w:r>
        <w:r w:rsidR="009124F9" w:rsidRPr="00DA5FE3">
          <w:rPr>
            <w:rStyle w:val="Hyperlink"/>
            <w:rFonts w:cs="Arial"/>
            <w:sz w:val="24"/>
            <w:szCs w:val="24"/>
          </w:rPr>
          <w:t>1</w:t>
        </w:r>
        <w:r w:rsidR="00962837" w:rsidRPr="00DA5FE3">
          <w:rPr>
            <w:rStyle w:val="Hyperlink"/>
            <w:rFonts w:cs="Arial"/>
            <w:sz w:val="24"/>
            <w:szCs w:val="24"/>
          </w:rPr>
          <w:t>50</w:t>
        </w:r>
        <w:r w:rsidR="009124F9" w:rsidRPr="00DA5FE3">
          <w:rPr>
            <w:rStyle w:val="Hyperlink"/>
            <w:rFonts w:cs="Arial"/>
            <w:sz w:val="24"/>
            <w:szCs w:val="24"/>
          </w:rPr>
          <w:t>00</w:t>
        </w:r>
        <w:r w:rsidR="001110CF" w:rsidRPr="00DA5FE3">
          <w:rPr>
            <w:rStyle w:val="Hyperlink"/>
            <w:rFonts w:cs="Arial"/>
            <w:sz w:val="24"/>
            <w:szCs w:val="24"/>
          </w:rPr>
          <w:t>7</w:t>
        </w:r>
      </w:hyperlink>
    </w:p>
    <w:p w14:paraId="7D5E1068" w14:textId="4A5DE5F0" w:rsidR="00DF0998" w:rsidRPr="00F45489" w:rsidRDefault="00962837" w:rsidP="00DF0998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Sanya, China</w:t>
      </w:r>
      <w:r w:rsidR="00F14387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2-6 February 2015</w:t>
      </w:r>
      <w:r w:rsidR="006A5DEF">
        <w:rPr>
          <w:rFonts w:cs="Arial"/>
          <w:b/>
          <w:i/>
          <w:color w:val="0070C0"/>
          <w:sz w:val="20"/>
          <w:szCs w:val="20"/>
        </w:rPr>
        <w:tab/>
      </w:r>
      <w:bookmarkStart w:id="0" w:name="_GoBack"/>
      <w:bookmarkEnd w:id="0"/>
      <w:r w:rsidR="009C6AA7">
        <w:rPr>
          <w:rFonts w:cs="Arial"/>
          <w:b/>
          <w:i/>
          <w:color w:val="0070C0"/>
          <w:sz w:val="20"/>
          <w:szCs w:val="20"/>
        </w:rPr>
        <w:t xml:space="preserve">(revision of </w:t>
      </w:r>
      <w:hyperlink r:id="rId10" w:history="1">
        <w:r w:rsidR="009C6AA7" w:rsidRPr="00DA5FE3">
          <w:rPr>
            <w:rStyle w:val="Hyperlink"/>
            <w:rFonts w:cs="Arial"/>
            <w:b/>
            <w:i/>
            <w:sz w:val="20"/>
            <w:szCs w:val="20"/>
          </w:rPr>
          <w:t>S1-1</w:t>
        </w:r>
        <w:r w:rsidRPr="00DA5FE3">
          <w:rPr>
            <w:rStyle w:val="Hyperlink"/>
            <w:rFonts w:cs="Arial"/>
            <w:b/>
            <w:i/>
            <w:sz w:val="20"/>
            <w:szCs w:val="20"/>
          </w:rPr>
          <w:t>5</w:t>
        </w:r>
        <w:r w:rsidR="001110CF" w:rsidRPr="00DA5FE3">
          <w:rPr>
            <w:rStyle w:val="Hyperlink"/>
            <w:rFonts w:cs="Arial"/>
            <w:b/>
            <w:i/>
            <w:sz w:val="20"/>
            <w:szCs w:val="20"/>
          </w:rPr>
          <w:t>0002</w:t>
        </w:r>
      </w:hyperlink>
      <w:r w:rsidR="00DF0998">
        <w:rPr>
          <w:rFonts w:cs="Arial"/>
          <w:b/>
          <w:i/>
          <w:color w:val="0070C0"/>
          <w:sz w:val="20"/>
          <w:szCs w:val="20"/>
        </w:rPr>
        <w:t>)</w:t>
      </w:r>
    </w:p>
    <w:p w14:paraId="1CA87439" w14:textId="77777777"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57F6DBA" w14:textId="53E1DD28"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7D7FE3" w:rsidRPr="007D7FE3">
        <w:rPr>
          <w:rFonts w:eastAsia="Times New Roman" w:cs="Arial"/>
          <w:sz w:val="22"/>
          <w:szCs w:val="20"/>
          <w:lang w:eastAsia="ar-SA"/>
        </w:rPr>
        <w:t xml:space="preserve">Draft </w:t>
      </w:r>
      <w:r w:rsidR="001110CF" w:rsidRPr="001110CF">
        <w:rPr>
          <w:rFonts w:eastAsia="Times New Roman" w:cs="Arial"/>
          <w:sz w:val="22"/>
          <w:szCs w:val="20"/>
          <w:lang w:eastAsia="ar-SA"/>
        </w:rPr>
        <w:t>Schedule and Agenda with document allocation for SA1#69</w:t>
      </w:r>
    </w:p>
    <w:p w14:paraId="04A122D5" w14:textId="77777777" w:rsidR="00F45489" w:rsidRPr="00C94126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34C209F0" w14:textId="77777777"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>SA1 Chairman/SA1 Vice Chairmen/MCC</w:t>
      </w:r>
    </w:p>
    <w:p w14:paraId="13041DBF" w14:textId="77777777"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  <w:t>Mona Mustapha [mona.mustapha@vodafone.com]</w:t>
      </w:r>
    </w:p>
    <w:p w14:paraId="1FF5EEE6" w14:textId="77777777"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123C0060" w14:textId="77777777" w:rsidR="00291CC5" w:rsidRPr="00F45489" w:rsidRDefault="00AB4AD7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>
        <w:rPr>
          <w:rFonts w:eastAsia="MS Mincho" w:cs="Arial"/>
          <w:bCs/>
          <w:sz w:val="36"/>
          <w:szCs w:val="36"/>
          <w:lang w:eastAsia="ar-SA"/>
        </w:rPr>
        <w:t>Submission</w:t>
      </w:r>
      <w:r w:rsidR="00291CC5" w:rsidRPr="00F45489">
        <w:rPr>
          <w:rFonts w:eastAsia="MS Mincho" w:cs="Arial"/>
          <w:bCs/>
          <w:sz w:val="36"/>
          <w:szCs w:val="36"/>
          <w:lang w:eastAsia="ar-SA"/>
        </w:rPr>
        <w:t xml:space="preserve"> Guidelines</w:t>
      </w:r>
    </w:p>
    <w:p w14:paraId="08DF52A0" w14:textId="0E9BD1E0" w:rsidR="00700FA3" w:rsidRPr="00F45489" w:rsidRDefault="00700FA3" w:rsidP="00700FA3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4" w:name="OLE_LINK7"/>
      <w:bookmarkStart w:id="5" w:name="OLE_LINK8"/>
      <w:r>
        <w:rPr>
          <w:rFonts w:eastAsia="Times New Roman" w:cs="Arial"/>
          <w:b/>
          <w:sz w:val="20"/>
          <w:szCs w:val="20"/>
          <w:u w:val="single"/>
          <w:lang w:eastAsia="it-IT"/>
        </w:rPr>
        <w:t>Submission d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eadlines:</w:t>
      </w:r>
    </w:p>
    <w:p w14:paraId="7A718409" w14:textId="77777777" w:rsidR="00700FA3" w:rsidRPr="00F45489" w:rsidRDefault="00700FA3" w:rsidP="00700FA3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14:paraId="1D249AEA" w14:textId="4284F382" w:rsidR="00962837" w:rsidRPr="00962837" w:rsidRDefault="00700FA3" w:rsidP="00962837">
      <w:pPr>
        <w:pStyle w:val="ListParagraph"/>
        <w:numPr>
          <w:ilvl w:val="1"/>
          <w:numId w:val="13"/>
        </w:numPr>
        <w:tabs>
          <w:tab w:val="left" w:pos="5954"/>
        </w:tabs>
        <w:rPr>
          <w:rFonts w:eastAsia="Calibri"/>
          <w:bCs/>
          <w:lang w:eastAsia="en-US"/>
        </w:rPr>
      </w:pPr>
      <w:r w:rsidRPr="00962837">
        <w:rPr>
          <w:rFonts w:cs="Arial"/>
          <w:b/>
        </w:rPr>
        <w:t>Tdoc number</w:t>
      </w:r>
      <w:r w:rsidRPr="00962837">
        <w:rPr>
          <w:rFonts w:cs="Arial"/>
        </w:rPr>
        <w:t xml:space="preserve"> and </w:t>
      </w:r>
      <w:r w:rsidRPr="00962837">
        <w:rPr>
          <w:rFonts w:cs="Arial"/>
          <w:b/>
        </w:rPr>
        <w:t>CR number</w:t>
      </w:r>
      <w:r w:rsidR="00962837">
        <w:rPr>
          <w:rFonts w:cs="Arial"/>
        </w:rPr>
        <w:t xml:space="preserve"> requests:</w:t>
      </w:r>
      <w:r w:rsidR="00962837">
        <w:rPr>
          <w:rFonts w:cs="Arial"/>
        </w:rPr>
        <w:tab/>
      </w:r>
      <w:r w:rsidR="00962837" w:rsidRPr="00962837">
        <w:rPr>
          <w:rFonts w:eastAsia="Calibri"/>
          <w:b/>
          <w:bCs/>
          <w:lang w:eastAsia="en-US"/>
        </w:rPr>
        <w:t xml:space="preserve">Thursday, </w:t>
      </w:r>
      <w:r w:rsidR="00962837" w:rsidRPr="00962837">
        <w:rPr>
          <w:rFonts w:eastAsia="Calibri"/>
          <w:bCs/>
          <w:lang w:eastAsia="en-US"/>
        </w:rPr>
        <w:t>22 January 2015, 23:00 UTC</w:t>
      </w:r>
    </w:p>
    <w:p w14:paraId="7DC6D0A2" w14:textId="63979743" w:rsidR="00700FA3" w:rsidRPr="00962837" w:rsidRDefault="00700FA3" w:rsidP="00962837">
      <w:pPr>
        <w:pStyle w:val="ListParagraph"/>
        <w:numPr>
          <w:ilvl w:val="1"/>
          <w:numId w:val="13"/>
        </w:numPr>
        <w:tabs>
          <w:tab w:val="left" w:pos="5954"/>
        </w:tabs>
        <w:rPr>
          <w:b/>
          <w:bCs/>
          <w:lang w:eastAsia="en-US"/>
        </w:rPr>
      </w:pPr>
      <w:r w:rsidRPr="00962837">
        <w:rPr>
          <w:rFonts w:cs="Arial"/>
        </w:rPr>
        <w:t xml:space="preserve">Document </w:t>
      </w:r>
      <w:r w:rsidRPr="00962837">
        <w:rPr>
          <w:rFonts w:cs="Arial"/>
          <w:b/>
        </w:rPr>
        <w:t>submission</w:t>
      </w:r>
      <w:r w:rsidR="00962837">
        <w:rPr>
          <w:rFonts w:cs="Arial"/>
        </w:rPr>
        <w:t>:</w:t>
      </w:r>
      <w:r w:rsidR="00962837">
        <w:rPr>
          <w:rFonts w:cs="Arial"/>
        </w:rPr>
        <w:tab/>
      </w:r>
      <w:r w:rsidR="00962837" w:rsidRPr="00962837">
        <w:rPr>
          <w:b/>
          <w:bCs/>
          <w:lang w:eastAsia="en-US"/>
        </w:rPr>
        <w:t>Friday</w:t>
      </w:r>
      <w:r w:rsidR="00962837" w:rsidRPr="00962837">
        <w:rPr>
          <w:bCs/>
          <w:lang w:eastAsia="en-US"/>
        </w:rPr>
        <w:t>, 23 January 2015, 23:00 UTC</w:t>
      </w:r>
    </w:p>
    <w:p w14:paraId="4F3EE357" w14:textId="77777777" w:rsidR="00700FA3" w:rsidRPr="00F45489" w:rsidRDefault="00700FA3" w:rsidP="00700FA3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14:paraId="75EDB4D8" w14:textId="77777777"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14:paraId="3B3FC2BF" w14:textId="77777777"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14:paraId="594C0FCB" w14:textId="58CBD3DD" w:rsidR="004C434C" w:rsidRPr="007842E4" w:rsidRDefault="00EE4AA9" w:rsidP="00730A2E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334E6E">
        <w:rPr>
          <w:rFonts w:eastAsia="Times New Roman" w:cs="Arial"/>
          <w:b/>
          <w:sz w:val="20"/>
          <w:szCs w:val="20"/>
          <w:lang w:eastAsia="it-IT"/>
        </w:rPr>
        <w:t>T</w:t>
      </w:r>
      <w:r w:rsidR="00F43839" w:rsidRPr="00334E6E">
        <w:rPr>
          <w:rFonts w:eastAsia="Times New Roman" w:cs="Arial"/>
          <w:b/>
          <w:sz w:val="20"/>
          <w:szCs w:val="20"/>
          <w:lang w:eastAsia="it-IT"/>
        </w:rPr>
        <w:t xml:space="preserve">doc numbers </w:t>
      </w:r>
      <w:r w:rsidR="00F75A06">
        <w:rPr>
          <w:rFonts w:eastAsia="Times New Roman" w:cs="Arial"/>
          <w:b/>
          <w:sz w:val="20"/>
          <w:szCs w:val="20"/>
          <w:lang w:eastAsia="it-IT"/>
        </w:rPr>
        <w:t xml:space="preserve">and CR numbers </w:t>
      </w:r>
      <w:r>
        <w:rPr>
          <w:rFonts w:eastAsia="Times New Roman" w:cs="Arial"/>
          <w:sz w:val="20"/>
          <w:szCs w:val="20"/>
          <w:lang w:eastAsia="it-IT"/>
        </w:rPr>
        <w:t xml:space="preserve">can be reserved </w:t>
      </w:r>
      <w:r w:rsidR="00F43839" w:rsidRPr="00F45489">
        <w:rPr>
          <w:rFonts w:eastAsia="Times New Roman" w:cs="Arial"/>
          <w:sz w:val="20"/>
          <w:szCs w:val="20"/>
          <w:lang w:eastAsia="it-IT"/>
        </w:rPr>
        <w:t xml:space="preserve">and documents </w:t>
      </w:r>
      <w:r>
        <w:rPr>
          <w:rFonts w:eastAsia="Times New Roman" w:cs="Arial"/>
          <w:sz w:val="20"/>
          <w:szCs w:val="20"/>
          <w:lang w:eastAsia="it-IT"/>
        </w:rPr>
        <w:t xml:space="preserve">uploaded </w:t>
      </w:r>
      <w:r w:rsidR="00F43839" w:rsidRPr="00F45489">
        <w:rPr>
          <w:rFonts w:eastAsia="Times New Roman" w:cs="Arial"/>
          <w:sz w:val="20"/>
          <w:szCs w:val="20"/>
          <w:lang w:eastAsia="it-IT"/>
        </w:rPr>
        <w:t>at</w:t>
      </w:r>
      <w:r w:rsidR="00F403C3">
        <w:rPr>
          <w:rFonts w:eastAsia="Times New Roman" w:cs="Arial"/>
          <w:sz w:val="20"/>
          <w:szCs w:val="20"/>
          <w:lang w:eastAsia="it-IT"/>
        </w:rPr>
        <w:t xml:space="preserve"> </w:t>
      </w:r>
      <w:r w:rsidR="00730A2E" w:rsidRPr="00730A2E">
        <w:t xml:space="preserve"> </w:t>
      </w:r>
      <w:hyperlink r:id="rId11" w:history="1">
        <w:r w:rsidR="00730A2E" w:rsidRPr="00945921">
          <w:rPr>
            <w:rStyle w:val="Hyperlink"/>
            <w:rFonts w:eastAsia="Times New Roman" w:cs="Arial"/>
            <w:sz w:val="20"/>
            <w:szCs w:val="20"/>
            <w:lang w:eastAsia="it-IT"/>
          </w:rPr>
          <w:t>http://portal.3gpp.org/</w:t>
        </w:r>
      </w:hyperlink>
      <w:r w:rsidR="00730A2E">
        <w:rPr>
          <w:rFonts w:eastAsia="Times New Roman" w:cs="Arial"/>
          <w:b/>
          <w:sz w:val="20"/>
          <w:szCs w:val="20"/>
          <w:lang w:eastAsia="it-IT"/>
        </w:rPr>
        <w:t xml:space="preserve"> </w:t>
      </w:r>
    </w:p>
    <w:p w14:paraId="7637CBCF" w14:textId="77777777"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14:paraId="4D1C76CA" w14:textId="1384499C" w:rsidR="00F94708" w:rsidRPr="007842E4" w:rsidRDefault="00291CC5" w:rsidP="007842E4">
      <w:pPr>
        <w:numPr>
          <w:ilvl w:val="0"/>
          <w:numId w:val="14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it-IT"/>
        </w:rPr>
        <w:t>Please use the document templates available at</w:t>
      </w:r>
      <w:r w:rsidR="00B11D2E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12" w:history="1">
        <w:r w:rsidR="007842E4" w:rsidRPr="006A7E1B">
          <w:rPr>
            <w:rStyle w:val="Hyperlink"/>
            <w:rFonts w:eastAsia="Times New Roman" w:cs="Arial"/>
            <w:sz w:val="20"/>
            <w:szCs w:val="20"/>
            <w:lang w:eastAsia="it-IT"/>
          </w:rPr>
          <w:t>http://www.3gpp.org/ftp/tsg_sa/WG1_Serv/TSGS1_69_Sanya/templates/</w:t>
        </w:r>
      </w:hyperlink>
      <w:r w:rsidR="007842E4">
        <w:rPr>
          <w:rFonts w:eastAsia="Times New Roman" w:cs="Arial"/>
          <w:sz w:val="20"/>
          <w:szCs w:val="20"/>
          <w:lang w:eastAsia="ar-SA"/>
        </w:rPr>
        <w:t xml:space="preserve"> </w:t>
      </w:r>
    </w:p>
    <w:p w14:paraId="78D6488F" w14:textId="77777777"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14:paraId="4FAAA104" w14:textId="77777777" w:rsidR="00291CC5" w:rsidRPr="00F45489" w:rsidRDefault="00291CC5" w:rsidP="00291CC5">
      <w:pPr>
        <w:numPr>
          <w:ilvl w:val="0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>For CRs:</w:t>
      </w:r>
    </w:p>
    <w:p w14:paraId="5FEFF516" w14:textId="0151B328" w:rsidR="00291CC5" w:rsidRPr="00F45489" w:rsidRDefault="007842E4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TEI14</w:t>
      </w:r>
      <w:r w:rsidR="00291CC5" w:rsidRPr="00F45489">
        <w:rPr>
          <w:rFonts w:eastAsia="Times New Roman" w:cs="Arial"/>
          <w:b/>
          <w:sz w:val="20"/>
          <w:szCs w:val="20"/>
          <w:lang w:eastAsia="ar-SA"/>
        </w:rPr>
        <w:t xml:space="preserve"> CRs will only be accepted if there is no impact to Stage 2 or Stage 3 or for alignment purposes</w:t>
      </w:r>
    </w:p>
    <w:p w14:paraId="139A36A5" w14:textId="77777777"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the secretary BEFORE being submitted</w:t>
      </w:r>
    </w:p>
    <w:p w14:paraId="1E2F0FC4" w14:textId="1E3FD706"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(i.e. Rel-1</w:t>
      </w:r>
      <w:r w:rsidR="007842E4">
        <w:rPr>
          <w:rFonts w:eastAsia="Times New Roman" w:cs="Arial"/>
          <w:sz w:val="20"/>
          <w:szCs w:val="20"/>
          <w:lang w:eastAsia="ar-SA"/>
        </w:rPr>
        <w:t>3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CR with Rel-10 WI is not permitted)</w:t>
      </w:r>
    </w:p>
    <w:p w14:paraId="0E7C920C" w14:textId="77777777"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Work Item Codes for the CRs are available at </w:t>
      </w:r>
      <w:hyperlink r:id="rId13" w:tooltip="http://www.3gpp.org/ftp/Specs/html-info/FeatureListFrameSet.htm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http://www.3gpp.org/ftp/Specs/html-info/FeatureListFrameSet.htm</w:t>
        </w:r>
      </w:hyperlink>
    </w:p>
    <w:p w14:paraId="5BFB808B" w14:textId="77777777"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SA1-specific WI codes are available at </w:t>
      </w:r>
      <w:hyperlink r:id="rId14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</w:p>
    <w:bookmarkEnd w:id="4"/>
    <w:bookmarkEnd w:id="5"/>
    <w:p w14:paraId="04133D85" w14:textId="38447844" w:rsidR="002E7199" w:rsidRPr="00015298" w:rsidRDefault="00291CC5" w:rsidP="002E7199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  <w:r w:rsidR="002E7199" w:rsidRPr="00015298">
        <w:rPr>
          <w:rFonts w:eastAsia="Arial Unicode MS" w:cs="Arial"/>
          <w:bCs/>
          <w:sz w:val="36"/>
          <w:szCs w:val="36"/>
          <w:lang w:eastAsia="ar-SA"/>
        </w:rPr>
        <w:lastRenderedPageBreak/>
        <w:t>SA1 DRAFT SCHEDULE</w:t>
      </w:r>
    </w:p>
    <w:p w14:paraId="712BDBE0" w14:textId="77777777" w:rsidR="002E7199" w:rsidRPr="00015298" w:rsidRDefault="002E7199" w:rsidP="002E7199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  <w:r w:rsidRPr="00015298">
        <w:rPr>
          <w:rFonts w:eastAsia="MS Mincho" w:cs="Arial"/>
          <w:iCs/>
          <w:sz w:val="24"/>
          <w:szCs w:val="28"/>
          <w:lang w:eastAsia="ar-SA"/>
        </w:rPr>
        <w:t>The meeting will start at 09:00 local time on Monday and will close by 16:30 local time on Friday, at the latest.</w:t>
      </w:r>
    </w:p>
    <w:p w14:paraId="3A9F01EF" w14:textId="77777777" w:rsidR="002E7199" w:rsidRPr="008754F9" w:rsidRDefault="002E7199" w:rsidP="002E7199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0119F456" w14:textId="0A38915C" w:rsidR="002E7199" w:rsidRPr="00F774D3" w:rsidRDefault="002E7199" w:rsidP="002E7199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 xml:space="preserve">= </w:t>
      </w:r>
      <w:r w:rsidR="00D80F48">
        <w:rPr>
          <w:rFonts w:eastAsia="Arial Unicode MS"/>
          <w:sz w:val="24"/>
          <w:szCs w:val="24"/>
          <w:lang w:eastAsia="ar-SA"/>
        </w:rPr>
        <w:t>Herb Room</w:t>
      </w:r>
    </w:p>
    <w:p w14:paraId="5BBF37CB" w14:textId="1E21D00D" w:rsidR="002E7199" w:rsidRPr="00772E0F" w:rsidRDefault="002E7199" w:rsidP="002E7199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  <w:t xml:space="preserve">= </w:t>
      </w:r>
      <w:r w:rsidR="00D80F48">
        <w:rPr>
          <w:rFonts w:eastAsia="Arial Unicode MS" w:cs="Arial"/>
          <w:color w:val="00B050"/>
          <w:sz w:val="24"/>
          <w:szCs w:val="24"/>
          <w:lang w:eastAsia="ar-SA"/>
        </w:rPr>
        <w:t xml:space="preserve">Salon 1 </w:t>
      </w:r>
      <w:r>
        <w:rPr>
          <w:rFonts w:eastAsia="Arial Unicode MS" w:cs="Arial"/>
          <w:color w:val="00B050"/>
          <w:sz w:val="24"/>
          <w:szCs w:val="24"/>
          <w:lang w:eastAsia="ar-SA"/>
        </w:rPr>
        <w:t>– Wednesday only</w:t>
      </w:r>
    </w:p>
    <w:p w14:paraId="27E16913" w14:textId="77777777" w:rsidR="002E7199" w:rsidRPr="00015298" w:rsidRDefault="002E7199" w:rsidP="002E719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2665"/>
        <w:gridCol w:w="2665"/>
      </w:tblGrid>
      <w:tr w:rsidR="002E7199" w:rsidRPr="00015298" w14:paraId="7EC1D021" w14:textId="77777777" w:rsidTr="00FA64C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D88B581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0A7C0CC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4E9C2F05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8C4B5A5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D796B30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611C7AA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3257336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2E7199" w:rsidRPr="00015298" w14:paraId="55F4F647" w14:textId="77777777" w:rsidTr="0094592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C5A8962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8555721" w14:textId="77777777" w:rsidR="002E7199" w:rsidRPr="00C77859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14:paraId="2CFC87CC" w14:textId="77777777" w:rsidR="002E7199" w:rsidRPr="00C77859" w:rsidRDefault="002E7199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EF26BC8" w14:textId="77777777" w:rsidR="002E7199" w:rsidRPr="00C77859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08</w:t>
            </w: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45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651DCD38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356B708" w14:textId="77777777" w:rsidR="002E7199" w:rsidRPr="00CB5622" w:rsidRDefault="002E7199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0B89801" w14:textId="77777777" w:rsidR="002E7199" w:rsidRPr="00EB413F" w:rsidRDefault="002E7199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4AC3FFE" w14:textId="77777777" w:rsidR="002E7199" w:rsidRPr="007D3C57" w:rsidRDefault="002E7199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F1FE731" w14:textId="77777777" w:rsidR="002E7199" w:rsidRPr="00015298" w:rsidRDefault="002E7199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</w:tr>
      <w:tr w:rsidR="0039781A" w:rsidRPr="00015298" w14:paraId="7C182B2E" w14:textId="77777777" w:rsidTr="00FA64C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198D377" w14:textId="77777777" w:rsidR="0039781A" w:rsidRPr="00015298" w:rsidRDefault="0039781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EF5559F" w14:textId="77777777" w:rsidR="0039781A" w:rsidRPr="00C77859" w:rsidRDefault="0039781A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4E282FD" w14:textId="77777777" w:rsidR="0039781A" w:rsidRPr="00C77859" w:rsidRDefault="0039781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0C7EFA9" w14:textId="77777777" w:rsidR="0039781A" w:rsidRPr="00C77859" w:rsidRDefault="0039781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14218BC" w14:textId="77777777" w:rsidR="0039781A" w:rsidRPr="00015298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1FBBC52E" w14:textId="66F954E0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_Ref409794401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1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. </w:t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Opening</w:t>
            </w:r>
          </w:p>
          <w:p w14:paraId="01884A3C" w14:textId="5BFFDC13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_Ref409794395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3.1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Report/Action Items</w:t>
            </w:r>
          </w:p>
          <w:p w14:paraId="5EA5BF4C" w14:textId="762B7B6E" w:rsidR="0039781A" w:rsidRDefault="003978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_Ref409794388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4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C75840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LS</w:t>
            </w:r>
          </w:p>
          <w:p w14:paraId="53DB0CD3" w14:textId="4E64DD9B" w:rsidR="0039781A" w:rsidRPr="00945921" w:rsidRDefault="003978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_Ref409863456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5.1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New WIDs: public safety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C32D6A" w14:textId="77777777" w:rsidR="0039781A" w:rsidRDefault="0039781A" w:rsidP="00113C6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589B6A4B" w14:textId="77777777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_Ref409863488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5.4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New WIDs: others</w:t>
            </w:r>
          </w:p>
          <w:p w14:paraId="74290666" w14:textId="5D49AD2A" w:rsidR="0039781A" w:rsidRPr="00CB5622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_Ref409863466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5.3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New WIDs: V2X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1D11A9E" w14:textId="77777777" w:rsidR="0039781A" w:rsidRDefault="0039781A" w:rsidP="008D47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613109F2" w14:textId="0DF6E7DC" w:rsidR="0039781A" w:rsidRPr="00EB413F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_Ref409863466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5.3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New WIDs: V2X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426E181" w14:textId="77777777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720306A4" w14:textId="36E01F9D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_Ref395446419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MCPTT core selection</w:t>
            </w:r>
          </w:p>
          <w:p w14:paraId="6DCA7135" w14:textId="654D8AE7" w:rsidR="0039781A" w:rsidRPr="004A64D2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A686394" w14:textId="77777777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61FE83EE" w14:textId="01C0F1B9" w:rsidR="0039781A" w:rsidRPr="006A5E0A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39781A" w:rsidRPr="00015298" w14:paraId="02FD99AF" w14:textId="77777777" w:rsidTr="00FA64C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63D8F3A" w14:textId="77777777" w:rsidR="0039781A" w:rsidRPr="00015298" w:rsidRDefault="0039781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AC8627" w14:textId="77777777" w:rsidR="0039781A" w:rsidRPr="00C77859" w:rsidRDefault="0039781A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6FA35717" w14:textId="77777777" w:rsidR="0039781A" w:rsidRPr="00C77859" w:rsidRDefault="0039781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850EDC9" w14:textId="77777777" w:rsidR="0039781A" w:rsidRPr="00C77859" w:rsidRDefault="0039781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3BF2F89" w14:textId="77777777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68BA37ED" w14:textId="77777777" w:rsidR="0039781A" w:rsidRDefault="003978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_Ref409863456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5.1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New WIDs: public safety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  <w:p w14:paraId="0B73645C" w14:textId="4B005E68" w:rsidR="0039781A" w:rsidRDefault="003978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_Ref409986047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6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. Rel-12</w:t>
            </w:r>
          </w:p>
          <w:p w14:paraId="0B18CB50" w14:textId="701908CC" w:rsidR="0039781A" w:rsidRPr="00945921" w:rsidRDefault="003978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_Ref395446419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19741E" w14:textId="77777777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097617BA" w14:textId="4D0F8E07" w:rsidR="0039781A" w:rsidRPr="00B36A82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_Ref409863466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5.3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New WIDs: 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1C7AF7" w14:textId="77777777" w:rsidR="0039781A" w:rsidRDefault="0039781A" w:rsidP="008D47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123D2AF5" w14:textId="68A60947" w:rsidR="0039781A" w:rsidRPr="00EB413F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_Ref409863466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5.3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New WIDs: 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2A1E2FD" w14:textId="77777777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09B9CE60" w14:textId="678DBA02" w:rsidR="0039781A" w:rsidRPr="000D426A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82EEDA0" w14:textId="77777777" w:rsidR="0039781A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7B5EE82A" w14:textId="77777777" w:rsidR="0039781A" w:rsidRPr="00294C8D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39781A" w:rsidRPr="00015298" w14:paraId="2235202C" w14:textId="77777777" w:rsidTr="00FA64C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5FD7CCE" w14:textId="77777777" w:rsidR="0039781A" w:rsidRPr="00015298" w:rsidRDefault="0039781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8A9C772" w14:textId="77777777" w:rsidR="0039781A" w:rsidRPr="00015298" w:rsidRDefault="0039781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45564BD" w14:textId="77777777" w:rsidR="0039781A" w:rsidRPr="00015298" w:rsidRDefault="0039781A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B0677F4" w14:textId="62CC0D40" w:rsidR="0039781A" w:rsidRPr="00015298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34CEEA" w14:textId="77777777" w:rsidR="0039781A" w:rsidRPr="00B155EF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EF2C9D6" w14:textId="77777777" w:rsidR="0039781A" w:rsidRPr="00015298" w:rsidRDefault="0039781A" w:rsidP="00FA64C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33606FC" w14:textId="77777777" w:rsidR="0039781A" w:rsidRPr="00015298" w:rsidRDefault="0039781A" w:rsidP="00FA64C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B6CF23" w14:textId="77777777" w:rsidR="0039781A" w:rsidRPr="00015298" w:rsidRDefault="0039781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</w:tc>
      </w:tr>
      <w:tr w:rsidR="004B010A" w:rsidRPr="00015298" w14:paraId="0A19D9C4" w14:textId="77777777" w:rsidTr="00FA64C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B200323" w14:textId="77777777" w:rsidR="004B010A" w:rsidRPr="00015298" w:rsidRDefault="004B010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62536AC" w14:textId="77777777" w:rsidR="004B010A" w:rsidRPr="0072406F" w:rsidRDefault="004B010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1CAF3FF9" w14:textId="77777777" w:rsidR="004B010A" w:rsidRPr="0072406F" w:rsidRDefault="004B010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A3604FC" w14:textId="77777777" w:rsidR="004B010A" w:rsidRPr="0072406F" w:rsidRDefault="004B010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15: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1D7C09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747B11BF" w14:textId="1C9F9195" w:rsidR="004B010A" w:rsidRPr="006B3A66" w:rsidRDefault="004B0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_Ref409863466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5.3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New WIDs: V2X 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F19C92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154A4B54" w14:textId="23F7E2E7" w:rsidR="004B010A" w:rsidRPr="00945921" w:rsidRDefault="004B0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_Ref395446419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5743B0" w14:textId="77777777" w:rsidR="004B010A" w:rsidRDefault="004B010A" w:rsidP="008D47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32B67AC9" w14:textId="06CC987F" w:rsidR="004B010A" w:rsidRPr="0061128E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_Ref395446419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DE90E3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0A8E623A" w14:textId="1A69417D" w:rsidR="004B010A" w:rsidRPr="00A42863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5AF868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23F85D23" w14:textId="77777777" w:rsidR="004B010A" w:rsidRPr="00294C8D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4B010A" w:rsidRPr="00015298" w14:paraId="5B072A5C" w14:textId="77777777" w:rsidTr="00FA64C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CC3E3B6" w14:textId="77777777" w:rsidR="004B010A" w:rsidRPr="00015298" w:rsidRDefault="004B010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20376BD" w14:textId="77777777" w:rsidR="004B010A" w:rsidRPr="0072406F" w:rsidRDefault="004B010A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9EEFE48" w14:textId="77777777" w:rsidR="004B010A" w:rsidRPr="0072406F" w:rsidRDefault="004B010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09E1740" w14:textId="77777777" w:rsidR="004B010A" w:rsidRPr="0072406F" w:rsidRDefault="004B010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0B7AE6E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699D8CF0" w14:textId="368B0810" w:rsidR="004B010A" w:rsidRPr="00CB5622" w:rsidRDefault="004B0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_Ref409863479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5.2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New WIDs: SMARTER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5F8412" w14:textId="77777777" w:rsidR="004B010A" w:rsidRDefault="004B010A" w:rsidP="008D47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6FAEF09B" w14:textId="455A77FC" w:rsidR="004B010A" w:rsidRPr="00BD21AE" w:rsidRDefault="004B0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_Ref395446419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82D3F7" w14:textId="77777777" w:rsidR="004B010A" w:rsidRDefault="004B010A" w:rsidP="008D47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3D0A688C" w14:textId="77777777" w:rsidR="004B010A" w:rsidRDefault="004B010A" w:rsidP="008D47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_Ref395380023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MAPN</w:t>
            </w:r>
          </w:p>
          <w:p w14:paraId="53599714" w14:textId="77777777" w:rsidR="004B010A" w:rsidRDefault="004B010A" w:rsidP="008D47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_Ref409861111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UC_SPOOF</w:t>
            </w:r>
          </w:p>
          <w:p w14:paraId="4968CF98" w14:textId="2F05BA66" w:rsidR="004B010A" w:rsidRPr="000D7E26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_Ref409861095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eULRS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3F5056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5681C646" w14:textId="56F9C6C9" w:rsidR="004B010A" w:rsidRPr="003F48CF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A05BAC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61E9B311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_Ref377238128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9.1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r w:rsidRPr="00451C12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WI status update</w:t>
            </w:r>
          </w:p>
          <w:p w14:paraId="5D878E5B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_Ref396315840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9.2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Work plan</w:t>
            </w:r>
          </w:p>
          <w:p w14:paraId="346D2A93" w14:textId="77777777" w:rsidR="004B010A" w:rsidRPr="00294C8D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294C8D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(close by 16:30)</w:t>
            </w:r>
          </w:p>
        </w:tc>
      </w:tr>
      <w:tr w:rsidR="004B010A" w:rsidRPr="00015298" w14:paraId="5A69190F" w14:textId="77777777" w:rsidTr="00FA64C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CF0E6E9" w14:textId="6CF34021" w:rsidR="004B010A" w:rsidRPr="00015298" w:rsidRDefault="004B010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0D74A2C" w14:textId="77777777" w:rsidR="004B010A" w:rsidRPr="0072406F" w:rsidRDefault="004B010A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17: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45</w:t>
            </w:r>
          </w:p>
          <w:p w14:paraId="5E451F13" w14:textId="77777777" w:rsidR="004B010A" w:rsidRPr="0072406F" w:rsidRDefault="004B010A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CC5F260" w14:textId="6B191975" w:rsidR="004B010A" w:rsidRPr="0072406F" w:rsidRDefault="004B010A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54B0B3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0C4CEDD1" w14:textId="3BD0223D" w:rsidR="004B010A" w:rsidRPr="00EB413F" w:rsidRDefault="004B0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_Ref409863488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5.4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New WIDs: others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5BD013" w14:textId="77777777" w:rsidR="004B010A" w:rsidRDefault="004B010A" w:rsidP="008D47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75DBCB11" w14:textId="7D4A26CA" w:rsidR="004B010A" w:rsidRPr="00EB413F" w:rsidRDefault="004B0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_Ref395446419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AABDC9" w14:textId="77777777" w:rsidR="004B010A" w:rsidRDefault="004B010A" w:rsidP="008D47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1DDA0FC4" w14:textId="113FA7EE" w:rsidR="004B010A" w:rsidRPr="00EB413F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_Ref409861172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8.4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CATS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E307BC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17AABE62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  <w:p w14:paraId="2C36E44A" w14:textId="3233DC80" w:rsidR="004B010A" w:rsidRPr="00015298" w:rsidRDefault="004B01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294C8D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(close by 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9</w:t>
            </w:r>
            <w:r w:rsidRPr="00294C8D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: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0</w:t>
            </w:r>
            <w:r w:rsidRPr="00294C8D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0E0C818" w14:textId="77777777" w:rsidR="004B010A" w:rsidRPr="00015298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4B010A" w:rsidRPr="00015298" w14:paraId="53BD0FC3" w14:textId="77777777" w:rsidTr="0094592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44A0788" w14:textId="47CDE321" w:rsidR="004B010A" w:rsidRDefault="004B010A" w:rsidP="00FA64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70FC3FF" w14:textId="77777777" w:rsidR="004B010A" w:rsidRPr="0072406F" w:rsidRDefault="004B010A" w:rsidP="00FA64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2DEF470" w14:textId="77777777" w:rsidR="004B010A" w:rsidRPr="00015298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3FAC1C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  <w:p w14:paraId="65BA932C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Social event</w:t>
            </w:r>
          </w:p>
          <w:p w14:paraId="5FD3E820" w14:textId="77777777" w:rsidR="004B010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Details TBA</w:t>
            </w:r>
          </w:p>
          <w:p w14:paraId="1E544E9F" w14:textId="36F7E9DF" w:rsidR="004B010A" w:rsidRPr="00945921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358ECC0" w14:textId="77777777" w:rsidR="004B010A" w:rsidRPr="00A015DA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57F4410" w14:textId="77777777" w:rsidR="004B010A" w:rsidRPr="00015298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E62EA23" w14:textId="77777777" w:rsidR="004B010A" w:rsidRPr="00015298" w:rsidRDefault="004B010A" w:rsidP="00FA64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0CF33436" w14:textId="5F7D04D7" w:rsidR="002E7199" w:rsidRPr="00015298" w:rsidRDefault="002E7199" w:rsidP="002E7199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6926B456" w14:textId="77777777" w:rsidR="002E7199" w:rsidRPr="008754F9" w:rsidRDefault="002E7199" w:rsidP="002E7199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0CE13457" w14:textId="77777777" w:rsidR="002E7199" w:rsidRDefault="002E7199" w:rsidP="002E719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36A1B311" w14:textId="77777777" w:rsidR="002E7199" w:rsidRDefault="002E7199" w:rsidP="002E719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0856CD20" w14:textId="77777777" w:rsidR="002E7199" w:rsidRDefault="002E7199" w:rsidP="002E719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0507F9C1" w14:textId="06500C7B" w:rsidR="002E7199" w:rsidRPr="00945921" w:rsidRDefault="00915D0E" w:rsidP="002E7199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="002E7199"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may not be required</w:t>
      </w:r>
    </w:p>
    <w:p w14:paraId="02BAD40C" w14:textId="77777777" w:rsidR="002E7199" w:rsidRDefault="002E7199" w:rsidP="002E7199">
      <w:pPr>
        <w:spacing w:after="0" w:line="240" w:lineRule="auto"/>
        <w:rPr>
          <w:rFonts w:eastAsia="MS Mincho" w:cs="Arial"/>
          <w:bCs/>
          <w:sz w:val="36"/>
          <w:szCs w:val="36"/>
          <w:lang w:eastAsia="ar-SA"/>
        </w:rPr>
      </w:pPr>
      <w:r>
        <w:rPr>
          <w:rFonts w:eastAsia="MS Mincho" w:cs="Arial"/>
          <w:bCs/>
          <w:sz w:val="36"/>
          <w:szCs w:val="36"/>
          <w:lang w:eastAsia="ar-SA"/>
        </w:rPr>
        <w:br w:type="page"/>
      </w:r>
    </w:p>
    <w:p w14:paraId="5A7F3873" w14:textId="77777777"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 xml:space="preserve">SA1 AGENDA </w:t>
      </w:r>
    </w:p>
    <w:p w14:paraId="5DA57974" w14:textId="77777777" w:rsidR="00345EA9" w:rsidRPr="001E1D1F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14:paraId="303143A3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  <w:r w:rsidR="002731F4">
        <w:rPr>
          <w:rFonts w:eastAsia="Times New Roman"/>
          <w:sz w:val="20"/>
          <w:szCs w:val="20"/>
          <w:lang w:val="en-US"/>
        </w:rPr>
        <w:t>, WP (Work Plan)</w:t>
      </w:r>
    </w:p>
    <w:p w14:paraId="6CFC9EA7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7732FC">
        <w:rPr>
          <w:rFonts w:eastAsia="Times New Roman"/>
          <w:sz w:val="20"/>
          <w:szCs w:val="20"/>
          <w:lang w:val="en-US"/>
        </w:rPr>
        <w:t>4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14:paraId="060B299E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25F4FB9" w14:textId="77777777"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0D824AFF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83C37F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0BEFB515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0602A739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2ED5D8DA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14:paraId="5CECDDF0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14:paraId="6F0B208E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75483550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6E3230A0" w14:textId="65ACC908" w:rsidR="00345EA9" w:rsidRPr="001E1D1F" w:rsidRDefault="00DA5FE3" w:rsidP="00E30C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345EA9" w:rsidRPr="00945921">
                <w:rPr>
                  <w:rStyle w:val="Hyperlink"/>
                </w:rPr>
                <w:t>S1-1</w:t>
              </w:r>
              <w:r w:rsidR="00E30C06" w:rsidRPr="00945921">
                <w:rPr>
                  <w:rStyle w:val="Hyperlink"/>
                </w:rPr>
                <w:t>5</w:t>
              </w:r>
              <w:r w:rsidR="00345EA9" w:rsidRPr="00945921">
                <w:rPr>
                  <w:rStyle w:val="Hyperlink"/>
                </w:rPr>
                <w:t>xxxx</w:t>
              </w:r>
            </w:hyperlink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16805FFD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55EF3C1C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55E1D7C9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14:paraId="54201D26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7620DD82" w14:textId="77777777" w:rsidTr="00744151">
        <w:trPr>
          <w:trHeight w:val="141"/>
        </w:trPr>
        <w:tc>
          <w:tcPr>
            <w:tcW w:w="675" w:type="dxa"/>
            <w:shd w:val="clear" w:color="auto" w:fill="00FFFF"/>
          </w:tcPr>
          <w:p w14:paraId="18ECDB0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519C581D" w14:textId="77D55839" w:rsidR="006F221F" w:rsidRPr="001E1D1F" w:rsidRDefault="00DA5FE3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E30C06" w:rsidRPr="00945921">
                <w:rPr>
                  <w:rStyle w:val="Hyperlink"/>
                </w:rPr>
                <w:t>S1-15</w:t>
              </w:r>
              <w:r w:rsidR="006F221F" w:rsidRPr="00945921">
                <w:rPr>
                  <w:rStyle w:val="Hyperlink"/>
                </w:rPr>
                <w:t>xxxx</w:t>
              </w:r>
            </w:hyperlink>
          </w:p>
        </w:tc>
        <w:tc>
          <w:tcPr>
            <w:tcW w:w="2552" w:type="dxa"/>
            <w:shd w:val="clear" w:color="auto" w:fill="00FFFF"/>
          </w:tcPr>
          <w:p w14:paraId="75ED3AE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28FAB9F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35BD1C29" w14:textId="4E0FB42E" w:rsidR="006F221F" w:rsidRPr="001E1D1F" w:rsidRDefault="006F221F" w:rsidP="00730A2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17" w:history="1">
              <w:r w:rsidRPr="00945921">
                <w:rPr>
                  <w:rStyle w:val="Hyperlink"/>
                </w:rPr>
                <w:t>S1-1</w:t>
              </w:r>
              <w:r w:rsidR="00730A2E" w:rsidRPr="00945921">
                <w:rPr>
                  <w:rStyle w:val="Hyperlink"/>
                </w:rPr>
                <w:t>5</w:t>
              </w:r>
              <w:r w:rsidRPr="00945921">
                <w:rPr>
                  <w:rStyle w:val="Hyperlink"/>
                </w:rPr>
                <w:t>xxxx</w:t>
              </w:r>
            </w:hyperlink>
          </w:p>
        </w:tc>
        <w:tc>
          <w:tcPr>
            <w:tcW w:w="4110" w:type="dxa"/>
            <w:shd w:val="clear" w:color="auto" w:fill="00FFFF"/>
          </w:tcPr>
          <w:p w14:paraId="32EE2C29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82352D1" w14:textId="77777777" w:rsidTr="00744151">
        <w:trPr>
          <w:trHeight w:val="141"/>
        </w:trPr>
        <w:tc>
          <w:tcPr>
            <w:tcW w:w="675" w:type="dxa"/>
            <w:shd w:val="clear" w:color="auto" w:fill="00FFFF"/>
          </w:tcPr>
          <w:p w14:paraId="65DEC26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2DD4E520" w14:textId="77514B9D" w:rsidR="006F221F" w:rsidRPr="001E1D1F" w:rsidRDefault="00DA5FE3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E30C06" w:rsidRPr="00945921">
                <w:rPr>
                  <w:rStyle w:val="Hyperlink"/>
                </w:rPr>
                <w:t>S1-15</w:t>
              </w:r>
              <w:r w:rsidR="006F221F" w:rsidRPr="00945921">
                <w:rPr>
                  <w:rStyle w:val="Hyperlink"/>
                </w:rPr>
                <w:t>xxxx</w:t>
              </w:r>
            </w:hyperlink>
          </w:p>
        </w:tc>
        <w:tc>
          <w:tcPr>
            <w:tcW w:w="2552" w:type="dxa"/>
            <w:shd w:val="clear" w:color="auto" w:fill="00FFFF"/>
          </w:tcPr>
          <w:p w14:paraId="5B66D23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129A8C4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4E04378A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14:paraId="12D3885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48902CBE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5E2CFF8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7F52E10F" w14:textId="4D5CEFD4" w:rsidR="006F221F" w:rsidRPr="001E1D1F" w:rsidRDefault="00DA5FE3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E30C06" w:rsidRPr="00945921">
                <w:rPr>
                  <w:rStyle w:val="Hyperlink"/>
                </w:rPr>
                <w:t>S1-15</w:t>
              </w:r>
              <w:r w:rsidR="006F221F" w:rsidRPr="00945921">
                <w:rPr>
                  <w:rStyle w:val="Hyperlink"/>
                </w:rPr>
                <w:t>xxxx</w:t>
              </w:r>
            </w:hyperlink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2990FD8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3A5BE2D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721B0D8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14:paraId="12E3CF30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729223A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14:paraId="5E1159BA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14:paraId="5AAC1334" w14:textId="602A8750" w:rsidR="006F221F" w:rsidRPr="002E3C2E" w:rsidRDefault="00DA5FE3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E30C06" w:rsidRPr="00945921">
                <w:rPr>
                  <w:rStyle w:val="Hyperlink"/>
                </w:rPr>
                <w:t>S1-15</w:t>
              </w:r>
              <w:r w:rsidR="006F221F" w:rsidRPr="00945921">
                <w:rPr>
                  <w:rStyle w:val="Hyperlink"/>
                </w:rPr>
                <w:t>xxxx</w:t>
              </w:r>
            </w:hyperlink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14:paraId="16699B8B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14:paraId="6C80DB51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14:paraId="266A98A1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14:paraId="626E2909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2E03FC53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14:paraId="4012CA63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14:paraId="2BEAFE19" w14:textId="71D74D38" w:rsidR="006F221F" w:rsidRPr="00B56E2C" w:rsidRDefault="00DA5FE3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E30C06" w:rsidRPr="00945921">
                <w:rPr>
                  <w:rStyle w:val="Hyperlink"/>
                </w:rPr>
                <w:t>S1-15</w:t>
              </w:r>
              <w:r w:rsidR="006F221F" w:rsidRPr="00945921">
                <w:rPr>
                  <w:rStyle w:val="Hyperlink"/>
                </w:rPr>
                <w:t>xxxx</w:t>
              </w:r>
            </w:hyperlink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14:paraId="7122DF85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14:paraId="61E5D45F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14:paraId="49111F4C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14:paraId="30EA77D5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1F6CC3E4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14:paraId="69F3BCBD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14:paraId="469C8E87" w14:textId="26694EFA" w:rsidR="006F221F" w:rsidRPr="00B56E2C" w:rsidRDefault="00DA5FE3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E30C06" w:rsidRPr="00945921">
                <w:rPr>
                  <w:rStyle w:val="Hyperlink"/>
                </w:rPr>
                <w:t>S1-15</w:t>
              </w:r>
              <w:r w:rsidR="006F221F" w:rsidRPr="00945921">
                <w:rPr>
                  <w:rStyle w:val="Hyperlink"/>
                </w:rPr>
                <w:t>xxxx</w:t>
              </w:r>
            </w:hyperlink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14:paraId="7F14B226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14:paraId="5803453A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14:paraId="1083B1CB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14:paraId="2748658E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4C6C0844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14:paraId="2AA3CA5C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6896FEAA" w14:textId="465C68FC" w:rsidR="006F221F" w:rsidRPr="00B56E2C" w:rsidRDefault="00DA5FE3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E30C06" w:rsidRPr="00945921">
                <w:rPr>
                  <w:rStyle w:val="Hyperlink"/>
                </w:rPr>
                <w:t>S1-15</w:t>
              </w:r>
              <w:r w:rsidR="006F221F" w:rsidRPr="00945921">
                <w:rPr>
                  <w:rStyle w:val="Hyperlink"/>
                </w:rPr>
                <w:t>xxxx</w:t>
              </w:r>
            </w:hyperlink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03B4B865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14:paraId="4712BF1A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353A1C11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14:paraId="115386EE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007C1EDE" w14:textId="77777777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5EE32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FD7AC" w14:textId="03B28B14" w:rsidR="006F221F" w:rsidRPr="001E1D1F" w:rsidRDefault="00DA5FE3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E30C06" w:rsidRPr="00945921">
                <w:rPr>
                  <w:rStyle w:val="Hyperlink"/>
                </w:rPr>
                <w:t>S1-15</w:t>
              </w:r>
              <w:r w:rsidR="006F221F" w:rsidRPr="00945921">
                <w:rPr>
                  <w:rStyle w:val="Hyperlink"/>
                </w:rPr>
                <w:t>xxxx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19D5A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648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473C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A6B1D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5142887" w14:textId="77777777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4B8CA4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0348592" w14:textId="18898352" w:rsidR="006F221F" w:rsidRDefault="00DA5FE3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E30C06" w:rsidRPr="00945921">
                <w:rPr>
                  <w:rStyle w:val="Hyperlink"/>
                </w:rPr>
                <w:t>S1-15</w:t>
              </w:r>
              <w:r w:rsidR="006F221F" w:rsidRPr="00945921">
                <w:rPr>
                  <w:rStyle w:val="Hyperlink"/>
                </w:rPr>
                <w:t>xxxx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9F50279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76CC8A3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35A144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1C95D7B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61638BA6" w14:textId="77777777"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42F13985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84"/>
        <w:gridCol w:w="2248"/>
        <w:gridCol w:w="4204"/>
        <w:gridCol w:w="2101"/>
        <w:gridCol w:w="620"/>
        <w:gridCol w:w="3362"/>
        <w:gridCol w:w="73"/>
      </w:tblGrid>
      <w:tr w:rsidR="009C07FC" w:rsidRPr="00B04844" w14:paraId="7F65CD60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3B387178" w14:textId="77777777" w:rsidR="009C07FC" w:rsidRPr="00F45489" w:rsidRDefault="009C07F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" w:name="_Toc316030586"/>
            <w:bookmarkStart w:id="7" w:name="_Toc324137312"/>
            <w:bookmarkStart w:id="8" w:name="_Ref328464055"/>
            <w:bookmarkStart w:id="9" w:name="_Toc331152483"/>
            <w:bookmarkStart w:id="10" w:name="_Ref377238880"/>
            <w:bookmarkStart w:id="11" w:name="_Toc378052431"/>
            <w:bookmarkStart w:id="12" w:name="_Ref387044313"/>
            <w:bookmarkStart w:id="13" w:name="_Toc387990733"/>
            <w:bookmarkStart w:id="14" w:name="_Ref395259742"/>
            <w:bookmarkStart w:id="15" w:name="_Toc395595465"/>
            <w:bookmarkStart w:id="16" w:name="_Ref40979440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Opening of the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</w:tr>
      <w:tr w:rsidR="009C07FC" w:rsidRPr="00B04844" w14:paraId="25860DD4" w14:textId="77777777" w:rsidTr="00945921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7F84D255" w14:textId="77777777" w:rsidR="009C07FC" w:rsidRPr="00F45489" w:rsidRDefault="009C07F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7" w:name="_Toc316030587"/>
            <w:bookmarkStart w:id="18" w:name="_Toc324137313"/>
            <w:bookmarkStart w:id="19" w:name="_Toc331152484"/>
            <w:bookmarkStart w:id="20" w:name="_Toc378052432"/>
            <w:bookmarkStart w:id="21" w:name="_Toc387990734"/>
            <w:bookmarkStart w:id="22" w:name="_Toc39559546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Agenda and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cheduling</w:t>
            </w:r>
            <w:bookmarkEnd w:id="17"/>
            <w:bookmarkEnd w:id="18"/>
            <w:bookmarkEnd w:id="19"/>
            <w:bookmarkEnd w:id="20"/>
            <w:bookmarkEnd w:id="21"/>
            <w:bookmarkEnd w:id="22"/>
          </w:p>
        </w:tc>
      </w:tr>
      <w:tr w:rsidR="00730A2E" w:rsidRPr="001E1D1F" w14:paraId="30F5C697" w14:textId="77777777" w:rsidTr="0094592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FBD0E0" w14:textId="14A116E5" w:rsidR="00730A2E" w:rsidRPr="00730A2E" w:rsidRDefault="00730A2E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23" w:name="_Toc316030588"/>
            <w:bookmarkStart w:id="24" w:name="_Toc324137314"/>
            <w:bookmarkStart w:id="25" w:name="_Toc331152485"/>
            <w:bookmarkStart w:id="26" w:name="_Toc378052433"/>
            <w:bookmarkStart w:id="27" w:name="_Toc387990735"/>
            <w:bookmarkStart w:id="28" w:name="_Toc395595467"/>
            <w:r w:rsidRPr="00730A2E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9263A" w14:textId="03D932DA" w:rsidR="00730A2E" w:rsidRPr="00730A2E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26" w:history="1">
              <w:r w:rsidR="00730A2E" w:rsidRPr="00945921">
                <w:rPr>
                  <w:rStyle w:val="Hyperlink"/>
                </w:rPr>
                <w:t>S1-150002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8C347F" w14:textId="68B2FCA6" w:rsidR="00730A2E" w:rsidRPr="00730A2E" w:rsidRDefault="00730A2E" w:rsidP="00AF513C">
            <w:pPr>
              <w:snapToGrid w:val="0"/>
              <w:spacing w:after="0" w:line="240" w:lineRule="auto"/>
            </w:pPr>
            <w:r w:rsidRPr="00730A2E">
              <w:t>SA1 Chairman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6B32B" w14:textId="6E6B0A76" w:rsidR="00730A2E" w:rsidRPr="00730A2E" w:rsidRDefault="00730A2E" w:rsidP="00AF513C">
            <w:pPr>
              <w:snapToGrid w:val="0"/>
              <w:spacing w:after="0" w:line="240" w:lineRule="auto"/>
            </w:pPr>
            <w:r w:rsidRPr="00730A2E">
              <w:t>Draft agenda for SA1#69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D459F4" w14:textId="4C41BC19" w:rsidR="00730A2E" w:rsidRPr="00730A2E" w:rsidRDefault="00730A2E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0A2E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27" w:history="1">
              <w:r w:rsidRPr="00945921">
                <w:rPr>
                  <w:rStyle w:val="Hyperlink"/>
                </w:rPr>
                <w:t>S1-150007</w:t>
              </w:r>
            </w:hyperlink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BBD9B" w14:textId="77777777" w:rsidR="00730A2E" w:rsidRPr="00730A2E" w:rsidRDefault="00730A2E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0A2E" w:rsidRPr="001E1D1F" w14:paraId="3DC518D2" w14:textId="77777777" w:rsidTr="0094592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CFAB" w14:textId="6B508909" w:rsidR="00730A2E" w:rsidRPr="00730A2E" w:rsidRDefault="00730A2E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0A2E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C9BC" w14:textId="348299D4" w:rsidR="00730A2E" w:rsidRPr="00730A2E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28" w:history="1">
              <w:r w:rsidR="00730A2E" w:rsidRPr="00945921">
                <w:rPr>
                  <w:rStyle w:val="Hyperlink"/>
                </w:rPr>
                <w:t>S1-150007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3F961" w14:textId="786DAA0E" w:rsidR="00730A2E" w:rsidRPr="00730A2E" w:rsidRDefault="00730A2E" w:rsidP="00AF513C">
            <w:pPr>
              <w:snapToGrid w:val="0"/>
              <w:spacing w:after="0" w:line="240" w:lineRule="auto"/>
            </w:pPr>
            <w:r w:rsidRPr="00730A2E">
              <w:t>SA1 Chairman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2CE09" w14:textId="2D759870" w:rsidR="00730A2E" w:rsidRPr="00730A2E" w:rsidRDefault="00730A2E" w:rsidP="00AF513C">
            <w:pPr>
              <w:snapToGrid w:val="0"/>
              <w:spacing w:after="0" w:line="240" w:lineRule="auto"/>
            </w:pPr>
            <w:r w:rsidRPr="00CD7F2F">
              <w:t>Draft Schedule and Agenda with document allocation for SA1#69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71A45" w14:textId="77777777" w:rsidR="00730A2E" w:rsidRPr="00730A2E" w:rsidRDefault="00730A2E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8B3A" w14:textId="5172436B" w:rsidR="00730A2E" w:rsidRPr="00730A2E" w:rsidRDefault="00730A2E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0A2E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9" w:history="1">
              <w:r w:rsidRPr="00945921">
                <w:rPr>
                  <w:rStyle w:val="Hyperlink"/>
                </w:rPr>
                <w:t>S1-150002</w:t>
              </w:r>
            </w:hyperlink>
            <w:r w:rsidRPr="00730A2E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7D7FE3" w:rsidRPr="00B04844" w14:paraId="1B2198C1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5A66218A" w14:textId="77777777" w:rsidR="007D7FE3" w:rsidRPr="00F45489" w:rsidRDefault="007D7FE3">
            <w:pPr>
              <w:pStyle w:val="Heading2"/>
            </w:pPr>
            <w:r w:rsidRPr="00F45489">
              <w:t>IPR</w:t>
            </w:r>
            <w:bookmarkEnd w:id="23"/>
            <w:bookmarkEnd w:id="24"/>
            <w:bookmarkEnd w:id="25"/>
            <w:bookmarkEnd w:id="26"/>
            <w:bookmarkEnd w:id="27"/>
            <w:r>
              <w:t>, a</w:t>
            </w:r>
            <w:r w:rsidRPr="00C41282">
              <w:t>ntitrust and competition laws</w:t>
            </w:r>
            <w:bookmarkEnd w:id="28"/>
          </w:p>
        </w:tc>
      </w:tr>
      <w:tr w:rsidR="007D7FE3" w:rsidRPr="00B04844" w14:paraId="2CA2C64F" w14:textId="77777777" w:rsidTr="007C513B">
        <w:trPr>
          <w:trHeight w:val="141"/>
        </w:trPr>
        <w:tc>
          <w:tcPr>
            <w:tcW w:w="2243" w:type="dxa"/>
            <w:gridSpan w:val="3"/>
            <w:shd w:val="clear" w:color="auto" w:fill="FFFFFF"/>
          </w:tcPr>
          <w:p w14:paraId="72EDF3FC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173" w:type="dxa"/>
            <w:gridSpan w:val="4"/>
            <w:shd w:val="clear" w:color="auto" w:fill="FBD4B4"/>
          </w:tcPr>
          <w:p w14:paraId="2DB5FC84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9A51212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is drawn to the fact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that 3GPP Individual Members have the obligation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under the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Policies of their respective Organizational Partners to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 inform their respective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Organizational Partners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of Essential IPRs they become aware of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. </w:t>
            </w:r>
          </w:p>
          <w:p w14:paraId="0CB30646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 Members are hereby invited:</w:t>
            </w:r>
          </w:p>
          <w:p w14:paraId="4B0454B7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investigate whether their companies owns IPRs which are, or are likely to become essential in respect of the work of 3GPP.</w:t>
            </w:r>
          </w:p>
          <w:p w14:paraId="0032CD8C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notify the Director-General or the Chairman of their Organizational Partners, of all potential IPRs that their companies may own, by means of the appropriate 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Statement and the Licensing declaration forms (e.g. see the ETSI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forms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hyperlink r:id="rId30" w:history="1">
              <w:r w:rsidRPr="00F45489">
                <w:rPr>
                  <w:rFonts w:eastAsia="Arial Unicode MS" w:cs="Arial"/>
                  <w:b/>
                  <w:color w:val="0000FF"/>
                  <w:szCs w:val="18"/>
                  <w:u w:val="single"/>
                  <w:lang w:eastAsia="ar-SA"/>
                </w:rPr>
                <w:t>http://webapp.etsi.org/Ipr/</w:t>
              </w:r>
            </w:hyperlink>
            <w:r w:rsidRPr="00F45489">
              <w:rPr>
                <w:rFonts w:eastAsia="Arial Unicode MS" w:cs="Arial"/>
                <w:szCs w:val="18"/>
                <w:lang w:eastAsia="ar-SA"/>
              </w:rPr>
              <w:t>).</w:t>
            </w:r>
          </w:p>
          <w:p w14:paraId="380417E7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435" w:type="dxa"/>
            <w:gridSpan w:val="2"/>
            <w:shd w:val="clear" w:color="auto" w:fill="FFFFFF"/>
          </w:tcPr>
          <w:p w14:paraId="1015BA8F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D7FE3" w:rsidRPr="00B04844" w14:paraId="5F490DE7" w14:textId="77777777" w:rsidTr="007C513B">
        <w:trPr>
          <w:trHeight w:val="141"/>
        </w:trPr>
        <w:tc>
          <w:tcPr>
            <w:tcW w:w="2243" w:type="dxa"/>
            <w:gridSpan w:val="3"/>
            <w:shd w:val="clear" w:color="auto" w:fill="FFFFFF"/>
          </w:tcPr>
          <w:p w14:paraId="7B9E8DAD" w14:textId="77777777" w:rsidR="007D7FE3" w:rsidRPr="00F45489" w:rsidRDefault="007D7FE3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173" w:type="dxa"/>
            <w:gridSpan w:val="4"/>
            <w:shd w:val="clear" w:color="auto" w:fill="FBD4B4"/>
          </w:tcPr>
          <w:p w14:paraId="0CAE22E8" w14:textId="77777777" w:rsidR="007D7FE3" w:rsidRPr="00F45489" w:rsidRDefault="007D7FE3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F7DD7E8" w14:textId="1E21EB50" w:rsidR="007D7FE3" w:rsidRPr="005E2B2B" w:rsidRDefault="002E3996" w:rsidP="005E2B2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is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="007D7FE3" w:rsidRPr="005E2B2B">
              <w:rPr>
                <w:rFonts w:eastAsia="Arial Unicode MS" w:cs="Arial"/>
                <w:szCs w:val="18"/>
                <w:lang w:eastAsia="ar-SA"/>
              </w:rPr>
              <w:t>also draw</w:t>
            </w: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="007D7FE3" w:rsidRPr="005E2B2B">
              <w:rPr>
                <w:rFonts w:eastAsia="Arial Unicode MS" w:cs="Arial"/>
                <w:szCs w:val="18"/>
                <w:lang w:eastAsia="ar-SA"/>
              </w:rPr>
              <w:t xml:space="preserve"> to the fact that 3GPP activities are subject to </w:t>
            </w:r>
            <w:r w:rsidR="00C90F0C">
              <w:rPr>
                <w:rFonts w:eastAsia="Arial Unicode MS" w:cs="Arial"/>
                <w:szCs w:val="18"/>
                <w:lang w:eastAsia="ar-SA"/>
              </w:rPr>
              <w:t xml:space="preserve">all applicable </w:t>
            </w:r>
            <w:r w:rsidR="007D7FE3" w:rsidRPr="005E2B2B">
              <w:rPr>
                <w:rFonts w:eastAsia="Arial Unicode MS" w:cs="Arial"/>
                <w:szCs w:val="18"/>
                <w:lang w:eastAsia="ar-SA"/>
              </w:rPr>
              <w:t>antitrust and competition laws and that compliance with said laws is therefore required of any participant of this meeting including the Chairman and Vice Chairm</w:t>
            </w:r>
            <w:r w:rsidR="007D7FE3">
              <w:rPr>
                <w:rFonts w:eastAsia="Arial Unicode MS" w:cs="Arial"/>
                <w:szCs w:val="18"/>
                <w:lang w:eastAsia="ar-SA"/>
              </w:rPr>
              <w:t>e</w:t>
            </w:r>
            <w:r w:rsidR="007D7FE3" w:rsidRPr="005E2B2B">
              <w:rPr>
                <w:rFonts w:eastAsia="Arial Unicode MS" w:cs="Arial"/>
                <w:szCs w:val="18"/>
                <w:lang w:eastAsia="ar-SA"/>
              </w:rPr>
              <w:t>n. In case of question</w:t>
            </w:r>
            <w:r w:rsidR="007D7FE3">
              <w:rPr>
                <w:rFonts w:eastAsia="Arial Unicode MS" w:cs="Arial"/>
                <w:szCs w:val="18"/>
                <w:lang w:eastAsia="ar-SA"/>
              </w:rPr>
              <w:t>s</w:t>
            </w:r>
            <w:r>
              <w:rPr>
                <w:rFonts w:eastAsia="Arial Unicode MS" w:cs="Arial"/>
                <w:szCs w:val="18"/>
                <w:lang w:eastAsia="ar-SA"/>
              </w:rPr>
              <w:t>,</w:t>
            </w:r>
            <w:r w:rsidR="007D7FE3" w:rsidRPr="005E2B2B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eastAsia="ar-SA"/>
              </w:rPr>
              <w:t>it is</w:t>
            </w:r>
            <w:r w:rsidR="007D7FE3" w:rsidRPr="005E2B2B">
              <w:rPr>
                <w:rFonts w:eastAsia="Arial Unicode MS" w:cs="Arial"/>
                <w:szCs w:val="18"/>
                <w:lang w:eastAsia="ar-SA"/>
              </w:rPr>
              <w:t xml:space="preserve"> recommend that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delegates </w:t>
            </w:r>
            <w:r w:rsidR="007D7FE3" w:rsidRPr="005E2B2B">
              <w:rPr>
                <w:rFonts w:eastAsia="Arial Unicode MS" w:cs="Arial"/>
                <w:szCs w:val="18"/>
                <w:lang w:eastAsia="ar-SA"/>
              </w:rPr>
              <w:t xml:space="preserve">contact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their respective </w:t>
            </w:r>
            <w:r w:rsidR="007D7FE3" w:rsidRPr="005E2B2B">
              <w:rPr>
                <w:rFonts w:eastAsia="Arial Unicode MS" w:cs="Arial"/>
                <w:szCs w:val="18"/>
                <w:lang w:eastAsia="ar-SA"/>
              </w:rPr>
              <w:t>legal counsel.</w:t>
            </w:r>
          </w:p>
          <w:p w14:paraId="69D0868B" w14:textId="77777777" w:rsidR="007D7FE3" w:rsidRPr="005E2B2B" w:rsidRDefault="007D7FE3" w:rsidP="005E2B2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FC6633A" w14:textId="1E8BA725" w:rsidR="007D7FE3" w:rsidRPr="005E2B2B" w:rsidRDefault="007D7FE3" w:rsidP="005E2B2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E2B2B">
              <w:rPr>
                <w:rFonts w:eastAsia="Arial Unicode MS" w:cs="Arial"/>
                <w:szCs w:val="18"/>
                <w:lang w:eastAsia="ar-SA"/>
              </w:rPr>
              <w:t>The present meeting will be conducted with impartiality and in the interests of 3GPP.</w:t>
            </w:r>
          </w:p>
          <w:p w14:paraId="78D99503" w14:textId="77777777" w:rsidR="007D7FE3" w:rsidRPr="005E2B2B" w:rsidRDefault="007D7FE3" w:rsidP="005E2B2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E369856" w14:textId="77777777" w:rsidR="007D7FE3" w:rsidRPr="00F45489" w:rsidRDefault="007D7FE3" w:rsidP="005E2B2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E2B2B">
              <w:rPr>
                <w:rFonts w:eastAsia="Arial Unicode MS" w:cs="Arial"/>
                <w:szCs w:val="18"/>
                <w:lang w:eastAsia="ar-SA"/>
              </w:rPr>
              <w:t xml:space="preserve">Furthermore, </w:t>
            </w:r>
            <w:r w:rsidR="002E3996">
              <w:rPr>
                <w:rFonts w:eastAsia="Arial Unicode MS" w:cs="Arial"/>
                <w:szCs w:val="18"/>
                <w:lang w:eastAsia="ar-SA"/>
              </w:rPr>
              <w:t xml:space="preserve">delegates are </w:t>
            </w:r>
            <w:r w:rsidRPr="005E2B2B">
              <w:rPr>
                <w:rFonts w:eastAsia="Arial Unicode MS" w:cs="Arial"/>
                <w:szCs w:val="18"/>
                <w:lang w:eastAsia="ar-SA"/>
              </w:rPr>
              <w:t>remind</w:t>
            </w:r>
            <w:r w:rsidR="002E3996">
              <w:rPr>
                <w:rFonts w:eastAsia="Arial Unicode MS" w:cs="Arial"/>
                <w:szCs w:val="18"/>
                <w:lang w:eastAsia="ar-SA"/>
              </w:rPr>
              <w:t>ed</w:t>
            </w:r>
            <w:r w:rsidRPr="005E2B2B">
              <w:rPr>
                <w:rFonts w:eastAsia="Arial Unicode MS" w:cs="Arial"/>
                <w:szCs w:val="18"/>
                <w:lang w:eastAsia="ar-SA"/>
              </w:rPr>
              <w:t xml:space="preserve"> that timely submission of work items in advance of </w:t>
            </w:r>
            <w:r>
              <w:rPr>
                <w:rFonts w:eastAsia="Arial Unicode MS" w:cs="Arial"/>
                <w:szCs w:val="18"/>
                <w:lang w:eastAsia="ar-SA"/>
              </w:rPr>
              <w:t>the meeting</w:t>
            </w:r>
            <w:r w:rsidRPr="005E2B2B">
              <w:rPr>
                <w:rFonts w:eastAsia="Arial Unicode MS" w:cs="Arial"/>
                <w:szCs w:val="18"/>
                <w:lang w:eastAsia="ar-SA"/>
              </w:rPr>
              <w:t xml:space="preserve"> is important to allow for full and fair consideration of such matters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1F7F0C03" w14:textId="77777777" w:rsidR="007D7FE3" w:rsidRPr="00F45489" w:rsidRDefault="007D7FE3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435" w:type="dxa"/>
            <w:gridSpan w:val="2"/>
            <w:shd w:val="clear" w:color="auto" w:fill="FFFFFF"/>
          </w:tcPr>
          <w:p w14:paraId="67FC90BA" w14:textId="77777777" w:rsidR="007D7FE3" w:rsidRPr="00F45489" w:rsidRDefault="007D7FE3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D7FE3" w:rsidRPr="00B04844" w14:paraId="7CF746C0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10A74B0F" w14:textId="77777777" w:rsidR="007D7FE3" w:rsidRPr="00F45489" w:rsidRDefault="007D7FE3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9" w:name="_Toc316030589"/>
            <w:bookmarkStart w:id="30" w:name="_Toc324137315"/>
            <w:bookmarkStart w:id="31" w:name="_Toc331152486"/>
            <w:bookmarkStart w:id="32" w:name="_Toc378052434"/>
            <w:bookmarkStart w:id="33" w:name="_Toc387990736"/>
            <w:bookmarkStart w:id="34" w:name="_Toc39559546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Previous SA1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eeting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eport</w:t>
            </w:r>
            <w:bookmarkEnd w:id="29"/>
            <w:bookmarkEnd w:id="30"/>
            <w:bookmarkEnd w:id="31"/>
            <w:bookmarkEnd w:id="32"/>
            <w:bookmarkEnd w:id="33"/>
            <w:bookmarkEnd w:id="34"/>
          </w:p>
        </w:tc>
      </w:tr>
      <w:tr w:rsidR="007D7FE3" w:rsidRPr="00B04844" w14:paraId="3A044CC5" w14:textId="77777777" w:rsidTr="00945921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5623ED1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510B690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The report of the last meeting will be approved at the start of the meeting.</w:t>
            </w:r>
          </w:p>
          <w:p w14:paraId="3D387599" w14:textId="77777777" w:rsidR="007D7FE3" w:rsidRPr="00F45489" w:rsidRDefault="007D7FE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0A2E" w:rsidRPr="001E1D1F" w14:paraId="1EED4283" w14:textId="77777777" w:rsidTr="0094592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85566" w14:textId="77777777" w:rsidR="00730A2E" w:rsidRPr="00730A2E" w:rsidRDefault="00730A2E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0A2E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0F49C" w14:textId="7982A270" w:rsidR="00730A2E" w:rsidRPr="00730A2E" w:rsidRDefault="00DA5FE3" w:rsidP="00AF513C">
            <w:pPr>
              <w:snapToGrid w:val="0"/>
              <w:spacing w:after="0" w:line="240" w:lineRule="auto"/>
            </w:pPr>
            <w:hyperlink r:id="rId31" w:history="1">
              <w:r w:rsidR="00730A2E" w:rsidRPr="00945921">
                <w:rPr>
                  <w:rStyle w:val="Hyperlink"/>
                  <w:rFonts w:cs="Arial"/>
                </w:rPr>
                <w:t>S1-150004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4D43F" w14:textId="77777777" w:rsidR="00730A2E" w:rsidRPr="00730A2E" w:rsidRDefault="00730A2E" w:rsidP="00AF513C">
            <w:pPr>
              <w:snapToGrid w:val="0"/>
              <w:spacing w:after="0" w:line="240" w:lineRule="auto"/>
            </w:pPr>
            <w:r w:rsidRPr="00730A2E">
              <w:t>MCC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4AFA" w14:textId="3C2D4929" w:rsidR="00730A2E" w:rsidRPr="00730A2E" w:rsidRDefault="00730A2E" w:rsidP="00AF513C">
            <w:pPr>
              <w:snapToGrid w:val="0"/>
              <w:spacing w:after="0" w:line="240" w:lineRule="auto"/>
            </w:pPr>
            <w:r w:rsidRPr="00CD7F2F">
              <w:t>Draft minutes of SA1#67bis on MCPTT and SA1#68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4DB5" w14:textId="0F1D5583" w:rsidR="00730A2E" w:rsidRPr="00730A2E" w:rsidRDefault="00730A2E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50B0" w14:textId="2225B76E" w:rsidR="00730A2E" w:rsidRPr="00730A2E" w:rsidRDefault="00730A2E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4FA9" w:rsidRPr="00B04844" w14:paraId="57A96FCE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10DF0AAE" w14:textId="77777777" w:rsidR="00204FA9" w:rsidRPr="00F45489" w:rsidRDefault="00204FA9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5" w:name="_Toc378052435"/>
            <w:bookmarkStart w:id="36" w:name="_Toc387990737"/>
            <w:bookmarkStart w:id="37" w:name="_Toc395595469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delegates</w:t>
            </w:r>
            <w:bookmarkEnd w:id="35"/>
            <w:bookmarkEnd w:id="36"/>
            <w:bookmarkEnd w:id="37"/>
          </w:p>
        </w:tc>
      </w:tr>
      <w:tr w:rsidR="00204FA9" w:rsidRPr="00B04844" w14:paraId="141FD3C8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auto"/>
          </w:tcPr>
          <w:p w14:paraId="1A330D53" w14:textId="77777777" w:rsidR="00204FA9" w:rsidRPr="00F4548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392FAAD" w14:textId="77777777" w:rsidR="00204FA9" w:rsidRPr="00F4548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SA1 Delegate Guidelines available at </w:t>
            </w:r>
            <w:hyperlink r:id="rId32" w:history="1">
              <w:r w:rsidRPr="00102A1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http://www.3gpp.org/SA1-delegates-survival-guide</w:t>
              </w:r>
            </w:hyperlink>
          </w:p>
          <w:p w14:paraId="28A78A4D" w14:textId="77777777" w:rsidR="00204FA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E718271" w14:textId="77777777" w:rsidR="00204FA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Draft TR/TS to SA plenary for information: delegates are encouraged to send draft TR/TS for information as soon as there is useful content to be reviewed. Draft TR/TS can be sent to SA plenary for information more than once.</w:t>
            </w:r>
          </w:p>
          <w:p w14:paraId="23A5F40E" w14:textId="77777777" w:rsidR="00204FA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090901C" w14:textId="77777777" w:rsidR="000D50C0" w:rsidRPr="000D7E26" w:rsidRDefault="000D50C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0D7E26">
              <w:rPr>
                <w:rFonts w:eastAsia="Arial Unicode MS" w:cs="Arial"/>
                <w:szCs w:val="18"/>
                <w:highlight w:val="yellow"/>
                <w:lang w:eastAsia="ar-SA"/>
              </w:rPr>
              <w:t>Drafting p-CRs:</w:t>
            </w:r>
          </w:p>
          <w:p w14:paraId="34F53F8A" w14:textId="77777777" w:rsidR="000D50C0" w:rsidRPr="000D7E26" w:rsidRDefault="000D50C0" w:rsidP="000D7E26">
            <w:pPr>
              <w:pStyle w:val="ListParagraph"/>
              <w:numPr>
                <w:ilvl w:val="0"/>
                <w:numId w:val="45"/>
              </w:numPr>
              <w:rPr>
                <w:rFonts w:eastAsia="Arial Unicode MS" w:cs="Arial"/>
                <w:szCs w:val="18"/>
                <w:highlight w:val="yellow"/>
              </w:rPr>
            </w:pPr>
            <w:r w:rsidRPr="000D7E26">
              <w:rPr>
                <w:rFonts w:eastAsia="Arial Unicode MS" w:cs="Arial"/>
                <w:sz w:val="18"/>
                <w:szCs w:val="18"/>
                <w:highlight w:val="yellow"/>
              </w:rPr>
              <w:t>All changes must be shown as revision marks against existing text in the draft TS/TR, otherwise p-CRs may be Noted</w:t>
            </w:r>
          </w:p>
          <w:p w14:paraId="3F9361E8" w14:textId="77777777" w:rsidR="000D50C0" w:rsidRPr="00F45489" w:rsidRDefault="000D50C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4FA9" w:rsidRPr="00B04844" w14:paraId="07C9F1EF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240C529C" w14:textId="77777777" w:rsidR="00204FA9" w:rsidRPr="00F45489" w:rsidRDefault="00204FA9" w:rsidP="0062581F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8" w:name="_Toc395595470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rapporteurs</w:t>
            </w:r>
            <w:bookmarkEnd w:id="38"/>
          </w:p>
        </w:tc>
      </w:tr>
      <w:tr w:rsidR="00204FA9" w:rsidRPr="00B04844" w14:paraId="78D85E51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auto"/>
          </w:tcPr>
          <w:p w14:paraId="69530755" w14:textId="77777777" w:rsidR="00204FA9" w:rsidRPr="00F45489" w:rsidRDefault="00204FA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14D39D9" w14:textId="77777777" w:rsidR="00204FA9" w:rsidRPr="00F45489" w:rsidRDefault="00204FA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"Beginner's guide" for writing a new TS/TR is available at </w:t>
            </w:r>
            <w:hyperlink r:id="rId33" w:history="1">
              <w:r w:rsidRPr="0086415A">
                <w:rPr>
                  <w:rStyle w:val="Hyperlink"/>
                </w:rPr>
                <w:t>http://www.3gpp.org/specifications-groups/delegates-corner/writing-a-new-spec</w:t>
              </w:r>
            </w:hyperlink>
            <w:r>
              <w:t xml:space="preserve"> (feedback on content is welcome!)</w:t>
            </w:r>
          </w:p>
          <w:p w14:paraId="7AB0F7DF" w14:textId="77777777" w:rsidR="00204FA9" w:rsidRDefault="00204FA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2220F22" w14:textId="77777777" w:rsidR="00204FA9" w:rsidRDefault="00204FA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For detailed drafting guidelines, please see </w:t>
            </w:r>
            <w:hyperlink r:id="rId34" w:history="1">
              <w:r w:rsidRPr="005E660B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21.801</w:t>
              </w:r>
            </w:hyperlink>
          </w:p>
          <w:p w14:paraId="1FAB8590" w14:textId="77777777" w:rsidR="00204FA9" w:rsidRDefault="00204FA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22FA2AF" w14:textId="4FF94D8E" w:rsidR="00204FA9" w:rsidRDefault="00A84AE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</w:t>
            </w:r>
            <w:r w:rsidR="00204FA9">
              <w:rPr>
                <w:rFonts w:eastAsia="Arial Unicode MS" w:cs="Arial"/>
                <w:szCs w:val="18"/>
                <w:lang w:eastAsia="ar-SA"/>
              </w:rPr>
              <w:t>apporteur</w:t>
            </w:r>
            <w:r>
              <w:rPr>
                <w:rFonts w:eastAsia="Arial Unicode MS" w:cs="Arial"/>
                <w:szCs w:val="18"/>
                <w:lang w:eastAsia="ar-SA"/>
              </w:rPr>
              <w:t>s</w:t>
            </w:r>
            <w:r w:rsidR="00204FA9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are </w:t>
            </w:r>
            <w:r w:rsidR="00204FA9">
              <w:rPr>
                <w:rFonts w:eastAsia="Arial Unicode MS" w:cs="Arial"/>
                <w:szCs w:val="18"/>
                <w:lang w:eastAsia="ar-SA"/>
              </w:rPr>
              <w:t xml:space="preserve">expected to produce a work item/study item status report for the end of the meeting under agenda item </w:t>
            </w:r>
            <w:r w:rsidR="00204FA9">
              <w:rPr>
                <w:rFonts w:eastAsia="Arial Unicode MS" w:cs="Arial"/>
                <w:szCs w:val="18"/>
                <w:lang w:eastAsia="ar-SA"/>
              </w:rPr>
              <w:fldChar w:fldCharType="begin"/>
            </w:r>
            <w:r w:rsidR="00204FA9">
              <w:rPr>
                <w:rFonts w:eastAsia="Arial Unicode MS" w:cs="Arial"/>
                <w:szCs w:val="18"/>
                <w:lang w:eastAsia="ar-SA"/>
              </w:rPr>
              <w:instrText xml:space="preserve"> REF _Ref391383664 \r \h </w:instrText>
            </w:r>
            <w:r w:rsidR="00204FA9">
              <w:rPr>
                <w:rFonts w:eastAsia="Arial Unicode MS" w:cs="Arial"/>
                <w:szCs w:val="18"/>
                <w:lang w:eastAsia="ar-SA"/>
              </w:rPr>
            </w:r>
            <w:r w:rsidR="00204FA9">
              <w:rPr>
                <w:rFonts w:eastAsia="Arial Unicode MS" w:cs="Arial"/>
                <w:szCs w:val="18"/>
                <w:lang w:eastAsia="ar-SA"/>
              </w:rPr>
              <w:fldChar w:fldCharType="separate"/>
            </w:r>
            <w:r w:rsidR="00204FA9">
              <w:rPr>
                <w:rFonts w:eastAsia="Arial Unicode MS" w:cs="Arial"/>
                <w:szCs w:val="18"/>
                <w:lang w:eastAsia="ar-SA"/>
              </w:rPr>
              <w:t>9.2</w:t>
            </w:r>
            <w:r w:rsidR="00204FA9">
              <w:rPr>
                <w:rFonts w:eastAsia="Arial Unicode MS" w:cs="Arial"/>
                <w:szCs w:val="18"/>
                <w:lang w:eastAsia="ar-SA"/>
              </w:rPr>
              <w:fldChar w:fldCharType="end"/>
            </w:r>
            <w:r w:rsidR="00204FA9">
              <w:rPr>
                <w:rFonts w:eastAsia="Arial Unicode MS" w:cs="Arial"/>
                <w:szCs w:val="18"/>
                <w:lang w:eastAsia="ar-SA"/>
              </w:rPr>
              <w:t xml:space="preserve">. The template is available </w:t>
            </w:r>
            <w:hyperlink r:id="rId35" w:history="1">
              <w:r w:rsidR="00204FA9" w:rsidRPr="00972A3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here</w:t>
              </w:r>
            </w:hyperlink>
            <w:r w:rsidR="00204FA9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4880BDFC" w14:textId="77777777" w:rsidR="00204FA9" w:rsidRDefault="00204FA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E053F0C" w14:textId="77777777" w:rsidR="00204FA9" w:rsidRDefault="00204FA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For draft TR/TS, the rapporteur is expected to update the draft TR/TS with all contributions agreed at the meeting before the meeting is closed.</w:t>
            </w:r>
          </w:p>
          <w:p w14:paraId="7A50624F" w14:textId="77777777" w:rsidR="00204FA9" w:rsidRPr="00F45489" w:rsidRDefault="00204FA9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4FA9" w:rsidRPr="00B04844" w14:paraId="6E45084E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1FA73FBD" w14:textId="77777777" w:rsidR="00204FA9" w:rsidRPr="00F45489" w:rsidRDefault="00204FA9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9" w:name="_Toc316030590"/>
            <w:bookmarkStart w:id="40" w:name="_Toc324137316"/>
            <w:bookmarkStart w:id="41" w:name="_Toc331152487"/>
            <w:bookmarkStart w:id="42" w:name="_Toc378052436"/>
            <w:bookmarkStart w:id="43" w:name="_Toc387990738"/>
            <w:bookmarkStart w:id="44" w:name="_Toc39559547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Working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greements</w:t>
            </w:r>
            <w:bookmarkEnd w:id="39"/>
            <w:bookmarkEnd w:id="40"/>
            <w:bookmarkEnd w:id="41"/>
            <w:bookmarkEnd w:id="42"/>
            <w:bookmarkEnd w:id="43"/>
            <w:bookmarkEnd w:id="44"/>
          </w:p>
        </w:tc>
      </w:tr>
      <w:tr w:rsidR="00204FA9" w:rsidRPr="00B04844" w14:paraId="23A1B2C7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auto"/>
          </w:tcPr>
          <w:p w14:paraId="695C7F96" w14:textId="77777777" w:rsidR="00204FA9" w:rsidRPr="00F4548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C9782DF" w14:textId="77777777" w:rsidR="00204FA9" w:rsidRPr="00F4548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None</w:t>
            </w:r>
          </w:p>
          <w:p w14:paraId="7B8475A2" w14:textId="77777777" w:rsidR="00204FA9" w:rsidRPr="00F4548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4FA9" w:rsidRPr="00B04844" w14:paraId="72E45CC9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0D543791" w14:textId="77777777" w:rsidR="00204FA9" w:rsidRPr="00F45489" w:rsidRDefault="00204FA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5" w:name="_Toc316030592"/>
            <w:bookmarkStart w:id="46" w:name="_Toc324137317"/>
            <w:bookmarkStart w:id="47" w:name="_Toc331152488"/>
            <w:bookmarkStart w:id="48" w:name="_Toc378052437"/>
            <w:bookmarkStart w:id="49" w:name="_Toc387990739"/>
            <w:bookmarkStart w:id="50" w:name="_Toc395595472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Issues for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onsideration</w:t>
            </w:r>
            <w:bookmarkEnd w:id="45"/>
            <w:bookmarkEnd w:id="46"/>
            <w:bookmarkEnd w:id="47"/>
            <w:bookmarkEnd w:id="48"/>
            <w:bookmarkEnd w:id="49"/>
            <w:bookmarkEnd w:id="50"/>
          </w:p>
        </w:tc>
      </w:tr>
      <w:tr w:rsidR="00204FA9" w:rsidRPr="00B04844" w14:paraId="5C18728B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auto"/>
          </w:tcPr>
          <w:p w14:paraId="3DC8842E" w14:textId="77777777" w:rsidR="00204FA9" w:rsidRPr="00F4548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083A79C" w14:textId="77777777" w:rsidR="00204FA9" w:rsidRPr="00F4548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For contributions to this Agenda Item, please contact the Chairman in advance of the meeting.</w:t>
            </w:r>
          </w:p>
          <w:p w14:paraId="65C1EFC6" w14:textId="77777777" w:rsidR="00204FA9" w:rsidRPr="00F45489" w:rsidRDefault="00204FA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4FA9" w:rsidRPr="00B04844" w14:paraId="6114FAF0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30EF22C0" w14:textId="77777777" w:rsidR="00204FA9" w:rsidRPr="00F45489" w:rsidRDefault="00204FA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51" w:name="_Toc316030593"/>
            <w:bookmarkStart w:id="52" w:name="_Toc324137318"/>
            <w:bookmarkStart w:id="53" w:name="_Ref328464089"/>
            <w:bookmarkStart w:id="54" w:name="_Toc331152489"/>
            <w:bookmarkStart w:id="55" w:name="_Ref377238886"/>
            <w:bookmarkStart w:id="56" w:name="_Toc378052438"/>
            <w:bookmarkStart w:id="57" w:name="_Ref387044324"/>
            <w:bookmarkStart w:id="58" w:name="_Toc387990740"/>
            <w:bookmarkStart w:id="59" w:name="_Toc39559547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Reports and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ction items</w:t>
            </w:r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</w:p>
        </w:tc>
      </w:tr>
      <w:tr w:rsidR="00204FA9" w:rsidRPr="00B04844" w14:paraId="772D7176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7CEBA532" w14:textId="77777777" w:rsidR="00204FA9" w:rsidRPr="00F45489" w:rsidRDefault="00204FA9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60" w:name="_Toc316030594"/>
            <w:bookmarkStart w:id="61" w:name="_Toc324137319"/>
            <w:bookmarkStart w:id="62" w:name="_Toc331152490"/>
            <w:bookmarkStart w:id="63" w:name="_Toc378052439"/>
            <w:bookmarkStart w:id="64" w:name="_Toc387990741"/>
            <w:bookmarkStart w:id="65" w:name="_Ref395259751"/>
            <w:bookmarkStart w:id="66" w:name="_Toc395595474"/>
            <w:bookmarkStart w:id="67" w:name="_Ref40979439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Report from SA</w:t>
            </w:r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</w:p>
        </w:tc>
      </w:tr>
      <w:tr w:rsidR="001F6ACB" w:rsidRPr="001E1D1F" w14:paraId="5E18D6C7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EA54" w14:textId="4A564E64" w:rsidR="001F6ACB" w:rsidRPr="00730A2E" w:rsidRDefault="001F6AC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68" w:name="_Toc316030604"/>
            <w:bookmarkStart w:id="69" w:name="_Ref323299749"/>
            <w:bookmarkStart w:id="70" w:name="_Ref323299887"/>
            <w:bookmarkStart w:id="71" w:name="_Ref323300545"/>
            <w:bookmarkStart w:id="72" w:name="_Ref323575303"/>
            <w:bookmarkStart w:id="73" w:name="_Ref323803964"/>
            <w:bookmarkStart w:id="74" w:name="_Toc324137331"/>
            <w:bookmarkStart w:id="75" w:name="_Ref328464123"/>
            <w:bookmarkStart w:id="76" w:name="_Ref328464831"/>
            <w:bookmarkStart w:id="77" w:name="_Ref330746989"/>
            <w:bookmarkStart w:id="78" w:name="_Ref330753196"/>
            <w:bookmarkStart w:id="79" w:name="_Ref330753201"/>
            <w:bookmarkStart w:id="80" w:name="_Ref330756767"/>
            <w:bookmarkStart w:id="81" w:name="_Ref330816083"/>
            <w:bookmarkStart w:id="82" w:name="_Ref331146603"/>
            <w:bookmarkStart w:id="83" w:name="_Toc331152496"/>
            <w:bookmarkStart w:id="84" w:name="_Ref377226970"/>
            <w:bookmarkStart w:id="85" w:name="_Ref377238892"/>
            <w:bookmarkStart w:id="86" w:name="_Ref377293700"/>
            <w:bookmarkStart w:id="87" w:name="_Toc378052440"/>
            <w:bookmarkStart w:id="88" w:name="_Ref386923322"/>
            <w:bookmarkStart w:id="89" w:name="_Ref387044332"/>
            <w:bookmarkStart w:id="90" w:name="_Ref387421994"/>
            <w:bookmarkStart w:id="91" w:name="_Toc387990742"/>
            <w:bookmarkStart w:id="92" w:name="_Ref395259760"/>
            <w:bookmarkStart w:id="93" w:name="_Ref395433792"/>
            <w:bookmarkStart w:id="94" w:name="_Ref395436794"/>
            <w:bookmarkStart w:id="95" w:name="_Ref395445874"/>
            <w:bookmarkStart w:id="96" w:name="_Toc395595475"/>
            <w:r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7773" w14:textId="3921BE6F" w:rsid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36" w:history="1">
              <w:r w:rsidR="001F6ACB" w:rsidRPr="00945921">
                <w:rPr>
                  <w:rStyle w:val="Hyperlink"/>
                </w:rPr>
                <w:t>S1-150003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55EF" w14:textId="5C8E2F70" w:rsidR="001F6ACB" w:rsidRPr="00730A2E" w:rsidRDefault="001F6ACB" w:rsidP="00AF513C">
            <w:pPr>
              <w:snapToGrid w:val="0"/>
              <w:spacing w:after="0" w:line="240" w:lineRule="auto"/>
            </w:pPr>
            <w:r w:rsidRPr="0062736A">
              <w:t>SA1 Chairman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AA5E4" w14:textId="228AC94D" w:rsidR="001F6ACB" w:rsidRPr="00CD7F2F" w:rsidRDefault="001F6ACB" w:rsidP="00AF513C">
            <w:pPr>
              <w:snapToGrid w:val="0"/>
              <w:spacing w:after="0" w:line="240" w:lineRule="auto"/>
            </w:pPr>
            <w:r w:rsidRPr="00CD7F2F">
              <w:t>SA1-related topics at SA#66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ADD3E" w14:textId="77777777" w:rsidR="001F6ACB" w:rsidRPr="00730A2E" w:rsidRDefault="001F6AC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65CF4" w14:textId="77777777" w:rsidR="001F6ACB" w:rsidRPr="00730A2E" w:rsidRDefault="001F6ACB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60848" w:rsidRPr="00B04844" w14:paraId="279A7C02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094B44C9" w14:textId="77777777" w:rsidR="00360848" w:rsidRPr="00F45489" w:rsidRDefault="00360848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97" w:name="_Ref409794388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Liaison Statements (including related contributions)</w:t>
            </w:r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</w:p>
        </w:tc>
      </w:tr>
      <w:tr w:rsidR="007C513B" w:rsidRPr="001E1D1F" w14:paraId="2F7C1FE2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5E8B" w14:textId="17BB5EEE" w:rsidR="007C513B" w:rsidRDefault="00F82BE3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98" w:name="_Toc395519942"/>
            <w:r>
              <w:rPr>
                <w:rFonts w:eastAsia="Times New Roman" w:cs="Arial"/>
                <w:szCs w:val="18"/>
                <w:lang w:eastAsia="ar-SA"/>
              </w:rPr>
              <w:t>CC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FC01B" w14:textId="030BC0CC" w:rsidR="007C513B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37" w:history="1">
              <w:r w:rsidR="007C513B" w:rsidRPr="00945921">
                <w:rPr>
                  <w:rStyle w:val="Hyperlink"/>
                  <w:rFonts w:cs="Arial"/>
                </w:rPr>
                <w:t>S1-150037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99BD6" w14:textId="24B05569" w:rsidR="007C513B" w:rsidRPr="0062736A" w:rsidRDefault="007C513B" w:rsidP="00AF513C">
            <w:pPr>
              <w:snapToGrid w:val="0"/>
              <w:spacing w:after="0" w:line="240" w:lineRule="auto"/>
            </w:pPr>
            <w:r w:rsidRPr="001229BB">
              <w:t>NGMN 5G Initiative Steering Committee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C13EB" w14:textId="1BC9733D" w:rsidR="007C513B" w:rsidRPr="00CD7F2F" w:rsidRDefault="007C513B" w:rsidP="00AF513C">
            <w:pPr>
              <w:snapToGrid w:val="0"/>
              <w:spacing w:after="0" w:line="240" w:lineRule="auto"/>
            </w:pPr>
            <w:r w:rsidRPr="001229BB">
              <w:t>Second Liaison to 3GPP on NGMN’s 5G Initiative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FA89" w14:textId="77777777" w:rsidR="007C513B" w:rsidRPr="00730A2E" w:rsidRDefault="007C513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95DE" w14:textId="77777777" w:rsidR="007C513B" w:rsidRDefault="00F82BE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LS from NGMN is </w:t>
            </w:r>
            <w:r w:rsidRPr="00F82BE3">
              <w:rPr>
                <w:rFonts w:eastAsia="Arial Unicode MS" w:cs="Arial"/>
                <w:szCs w:val="18"/>
                <w:lang w:eastAsia="ar-SA"/>
              </w:rPr>
              <w:t xml:space="preserve">to inform 3GPP about the key messages of the NGMN 5G White Paper </w:t>
            </w:r>
            <w:r w:rsidR="00B7358A">
              <w:rPr>
                <w:rFonts w:eastAsia="Arial Unicode MS" w:cs="Arial"/>
                <w:szCs w:val="18"/>
                <w:lang w:eastAsia="ar-SA"/>
              </w:rPr>
              <w:t xml:space="preserve">due for </w:t>
            </w:r>
            <w:r w:rsidRPr="00F82BE3">
              <w:rPr>
                <w:rFonts w:eastAsia="Arial Unicode MS" w:cs="Arial"/>
                <w:szCs w:val="18"/>
                <w:lang w:eastAsia="ar-SA"/>
              </w:rPr>
              <w:t xml:space="preserve">publication </w:t>
            </w:r>
            <w:r w:rsidR="00B7358A">
              <w:rPr>
                <w:rFonts w:eastAsia="Arial Unicode MS" w:cs="Arial"/>
                <w:szCs w:val="18"/>
                <w:lang w:eastAsia="ar-SA"/>
              </w:rPr>
              <w:t>in March.</w:t>
            </w:r>
          </w:p>
          <w:p w14:paraId="299B0F16" w14:textId="77777777" w:rsidR="00B7358A" w:rsidRDefault="00B7358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E4877E0" w14:textId="438244E1" w:rsidR="006B362C" w:rsidRDefault="006B362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See related contributions in agenda item 5 on SMARTER.</w:t>
            </w:r>
          </w:p>
          <w:p w14:paraId="6D2BC71B" w14:textId="77777777" w:rsidR="006B362C" w:rsidRDefault="006B362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77C1D48" w14:textId="3C9E83A1" w:rsidR="00B7358A" w:rsidRPr="00730A2E" w:rsidRDefault="00B7358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 response required</w:t>
            </w:r>
          </w:p>
        </w:tc>
      </w:tr>
      <w:tr w:rsidR="007C513B" w:rsidRPr="001E1D1F" w14:paraId="1F9307B3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A9FC" w14:textId="0F837483" w:rsidR="007C513B" w:rsidRDefault="00834206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CC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0F98B" w14:textId="4CD59AC3" w:rsidR="007C513B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38" w:history="1">
              <w:r w:rsidR="007C513B" w:rsidRPr="00945921">
                <w:rPr>
                  <w:rStyle w:val="Hyperlink"/>
                  <w:rFonts w:cs="Arial"/>
                </w:rPr>
                <w:t>S1-150038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98EF2" w14:textId="77777777" w:rsidR="007C513B" w:rsidRDefault="007C513B" w:rsidP="00AF513C">
            <w:pPr>
              <w:snapToGrid w:val="0"/>
              <w:spacing w:after="0" w:line="240" w:lineRule="auto"/>
            </w:pPr>
            <w:r w:rsidRPr="00D67B2A">
              <w:t>SP-140884</w:t>
            </w:r>
          </w:p>
          <w:p w14:paraId="52D230E5" w14:textId="0C8DAD17" w:rsidR="00834206" w:rsidRPr="0062736A" w:rsidRDefault="00834206" w:rsidP="00AF513C">
            <w:pPr>
              <w:snapToGrid w:val="0"/>
              <w:spacing w:after="0" w:line="240" w:lineRule="auto"/>
            </w:pPr>
            <w:r>
              <w:t>(UK Home Office)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B481" w14:textId="02DDC463" w:rsidR="007C513B" w:rsidRPr="00CD7F2F" w:rsidRDefault="007C513B" w:rsidP="00AF513C">
            <w:pPr>
              <w:snapToGrid w:val="0"/>
              <w:spacing w:after="0" w:line="240" w:lineRule="auto"/>
            </w:pPr>
            <w:r w:rsidRPr="00D67B2A">
              <w:t>LS on Establishment of new working group TSG SA WG6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BA79C" w14:textId="77777777" w:rsidR="007C513B" w:rsidRPr="00730A2E" w:rsidRDefault="007C513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5D15" w14:textId="77777777" w:rsidR="007C513B" w:rsidRDefault="008342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New WG SA6 has been set up, ToR attached and some additional information on SA6 responsibilities in relation with other WGs such as SA1, SA2 and CT WGs.</w:t>
            </w:r>
          </w:p>
          <w:p w14:paraId="7DAD7B78" w14:textId="77777777" w:rsidR="00834206" w:rsidRDefault="008342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CB9D0FC" w14:textId="0366B058" w:rsidR="00834206" w:rsidRPr="00730A2E" w:rsidRDefault="008342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 response required</w:t>
            </w:r>
          </w:p>
        </w:tc>
      </w:tr>
      <w:tr w:rsidR="007C513B" w:rsidRPr="001E1D1F" w14:paraId="10118236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7B6B" w14:textId="13CBD6BD" w:rsidR="007C513B" w:rsidRDefault="00E5246F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E9CA6" w14:textId="033498E5" w:rsidR="007C513B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39" w:history="1">
              <w:r w:rsidR="007C513B" w:rsidRPr="00945921">
                <w:rPr>
                  <w:rStyle w:val="Hyperlink"/>
                  <w:rFonts w:cs="Arial"/>
                </w:rPr>
                <w:t>S1-150039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13DA" w14:textId="77777777" w:rsidR="007C513B" w:rsidRDefault="007C513B" w:rsidP="00AF513C">
            <w:pPr>
              <w:snapToGrid w:val="0"/>
              <w:spacing w:after="0" w:line="240" w:lineRule="auto"/>
            </w:pPr>
            <w:r w:rsidRPr="00D67B2A">
              <w:t>RP-142312</w:t>
            </w:r>
          </w:p>
          <w:p w14:paraId="082C71FC" w14:textId="3DAC3DCE" w:rsidR="00E5246F" w:rsidRPr="0062736A" w:rsidRDefault="00E5246F" w:rsidP="00AF513C">
            <w:pPr>
              <w:snapToGrid w:val="0"/>
              <w:spacing w:after="0" w:line="240" w:lineRule="auto"/>
            </w:pPr>
            <w:r>
              <w:t>(LGE)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96AE" w14:textId="2A0AF623" w:rsidR="007C513B" w:rsidRPr="00CD7F2F" w:rsidRDefault="007C513B" w:rsidP="00AF513C">
            <w:pPr>
              <w:snapToGrid w:val="0"/>
              <w:spacing w:after="0" w:line="240" w:lineRule="auto"/>
            </w:pPr>
            <w:r w:rsidRPr="00D67B2A">
              <w:t>LS on LTE based Vehicular Communication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A6BA7" w14:textId="77777777" w:rsidR="007C513B" w:rsidRPr="00730A2E" w:rsidRDefault="007C513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95BDC" w14:textId="77777777" w:rsidR="007C513B" w:rsidRDefault="00E5246F">
            <w:pPr>
              <w:spacing w:after="0" w:line="240" w:lineRule="auto"/>
              <w:rPr>
                <w:rFonts w:cs="Arial"/>
                <w:lang w:eastAsia="ko-KR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RAN asks </w:t>
            </w:r>
            <w:r>
              <w:rPr>
                <w:rFonts w:cs="Arial" w:hint="eastAsia"/>
                <w:lang w:eastAsia="ko-KR"/>
              </w:rPr>
              <w:t xml:space="preserve">SA1 </w:t>
            </w:r>
            <w:r>
              <w:rPr>
                <w:rFonts w:cs="Arial"/>
                <w:lang w:eastAsia="ko-KR"/>
              </w:rPr>
              <w:t xml:space="preserve">to </w:t>
            </w:r>
            <w:r>
              <w:rPr>
                <w:rFonts w:cs="Arial" w:hint="eastAsia"/>
                <w:lang w:eastAsia="ko-KR"/>
              </w:rPr>
              <w:t>prioriti</w:t>
            </w:r>
            <w:r>
              <w:rPr>
                <w:rFonts w:cs="Arial"/>
                <w:lang w:eastAsia="ko-KR"/>
              </w:rPr>
              <w:t>se development of</w:t>
            </w:r>
            <w:r>
              <w:rPr>
                <w:rFonts w:cs="Arial" w:hint="eastAsia"/>
                <w:lang w:eastAsia="ko-KR"/>
              </w:rPr>
              <w:t xml:space="preserve"> V2V requirements </w:t>
            </w:r>
            <w:r>
              <w:rPr>
                <w:rFonts w:cs="Arial"/>
                <w:lang w:eastAsia="ko-KR"/>
              </w:rPr>
              <w:t>and to share these with RAN by RAN#68 (June).</w:t>
            </w:r>
          </w:p>
          <w:p w14:paraId="712590E7" w14:textId="77777777" w:rsidR="00E5246F" w:rsidRDefault="00E5246F">
            <w:pPr>
              <w:spacing w:after="0" w:line="240" w:lineRule="auto"/>
              <w:rPr>
                <w:rFonts w:cs="Arial"/>
                <w:lang w:eastAsia="ko-KR"/>
              </w:rPr>
            </w:pPr>
          </w:p>
          <w:p w14:paraId="69102C0B" w14:textId="20D204A2" w:rsidR="002A333B" w:rsidRDefault="002A333B" w:rsidP="002A333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See related contributions in agenda item 5 on V2X.</w:t>
            </w:r>
          </w:p>
          <w:p w14:paraId="2C769ADB" w14:textId="77777777" w:rsidR="002A333B" w:rsidRDefault="002A333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470A25D" w14:textId="6F896F3C" w:rsidR="00E5246F" w:rsidRPr="00730A2E" w:rsidRDefault="00E5246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Response required</w:t>
            </w:r>
          </w:p>
        </w:tc>
      </w:tr>
      <w:tr w:rsidR="007C513B" w:rsidRPr="001E1D1F" w14:paraId="4EC4F5C7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1B5D4" w14:textId="504B41C9" w:rsidR="007C513B" w:rsidRDefault="00D23547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95238" w14:textId="28AD4FFD" w:rsidR="007C513B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40" w:history="1">
              <w:r w:rsidR="007C513B" w:rsidRPr="00945921">
                <w:rPr>
                  <w:rStyle w:val="Hyperlink"/>
                  <w:rFonts w:cs="Arial"/>
                </w:rPr>
                <w:t>S1-150040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433E" w14:textId="77777777" w:rsidR="007C513B" w:rsidRDefault="007C513B" w:rsidP="00AF513C">
            <w:pPr>
              <w:snapToGrid w:val="0"/>
              <w:spacing w:after="0" w:line="240" w:lineRule="auto"/>
            </w:pPr>
            <w:r w:rsidRPr="00D67B2A">
              <w:t>RILTE#42 Doc 105</w:t>
            </w:r>
          </w:p>
          <w:p w14:paraId="66D3FDC4" w14:textId="0B1F7153" w:rsidR="00D23547" w:rsidRPr="0062736A" w:rsidRDefault="00D23547" w:rsidP="00AF513C">
            <w:pPr>
              <w:snapToGrid w:val="0"/>
              <w:spacing w:after="0" w:line="240" w:lineRule="auto"/>
            </w:pPr>
            <w:r>
              <w:t>(Ericsson)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B36B8" w14:textId="478D4C34" w:rsidR="007C513B" w:rsidRPr="00CD7F2F" w:rsidRDefault="007C513B" w:rsidP="00AF513C">
            <w:pPr>
              <w:snapToGrid w:val="0"/>
              <w:spacing w:after="0" w:line="240" w:lineRule="auto"/>
            </w:pPr>
            <w:r w:rsidRPr="00D67B2A">
              <w:t>LS on PIN based service activation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F2DF9" w14:textId="77777777" w:rsidR="007C513B" w:rsidRPr="00730A2E" w:rsidRDefault="007C513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043C" w14:textId="77777777" w:rsidR="007C513B" w:rsidRDefault="00D2354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RILTE asks SA1 to </w:t>
            </w:r>
            <w:r w:rsidRPr="00D23547">
              <w:rPr>
                <w:rFonts w:eastAsia="Arial Unicode MS" w:cs="Arial"/>
                <w:szCs w:val="18"/>
                <w:lang w:eastAsia="ar-SA"/>
              </w:rPr>
              <w:t xml:space="preserve">consider PIN based activation for services in IMS and especially for </w:t>
            </w:r>
            <w:r w:rsidRPr="00D23547">
              <w:rPr>
                <w:rFonts w:eastAsia="Arial Unicode MS" w:cs="Arial"/>
                <w:szCs w:val="18"/>
                <w:lang w:eastAsia="ar-SA"/>
              </w:rPr>
              <w:lastRenderedPageBreak/>
              <w:t>VoLTE</w:t>
            </w:r>
            <w:r>
              <w:rPr>
                <w:rFonts w:eastAsia="Arial Unicode MS" w:cs="Arial"/>
                <w:szCs w:val="18"/>
                <w:lang w:eastAsia="ar-SA"/>
              </w:rPr>
              <w:t>.</w:t>
            </w:r>
          </w:p>
          <w:p w14:paraId="2F40B19E" w14:textId="77777777" w:rsidR="00D23547" w:rsidRDefault="00D2354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7039056" w14:textId="3553EBCA" w:rsidR="00D23547" w:rsidRPr="00730A2E" w:rsidRDefault="00D2354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Response required</w:t>
            </w:r>
          </w:p>
        </w:tc>
      </w:tr>
      <w:tr w:rsidR="007C513B" w:rsidRPr="001E1D1F" w14:paraId="5EDB9720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3646" w14:textId="55401D92" w:rsidR="007C513B" w:rsidRDefault="00F82BE3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TO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5D426" w14:textId="412EEFD6" w:rsidR="007C513B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41" w:history="1">
              <w:r w:rsidR="007C513B" w:rsidRPr="00945921">
                <w:rPr>
                  <w:rStyle w:val="Hyperlink"/>
                  <w:rFonts w:cs="Arial"/>
                </w:rPr>
                <w:t>S1-150042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1622" w14:textId="77777777" w:rsidR="007C513B" w:rsidRDefault="007C513B" w:rsidP="00AF513C">
            <w:pPr>
              <w:snapToGrid w:val="0"/>
              <w:spacing w:after="0" w:line="240" w:lineRule="auto"/>
            </w:pPr>
            <w:r w:rsidRPr="00D67B2A">
              <w:t>C1-145030</w:t>
            </w:r>
          </w:p>
          <w:p w14:paraId="7AE8A2E6" w14:textId="2CC4FDC4" w:rsidR="00E710D8" w:rsidRPr="0062736A" w:rsidRDefault="00E710D8" w:rsidP="00AF513C">
            <w:pPr>
              <w:snapToGrid w:val="0"/>
              <w:spacing w:after="0" w:line="240" w:lineRule="auto"/>
            </w:pPr>
            <w:r>
              <w:t>(</w:t>
            </w:r>
            <w:r w:rsidRPr="0062736A">
              <w:t>Deutsche Telekom</w:t>
            </w:r>
            <w:r>
              <w:t>)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E3D60" w14:textId="15EE7091" w:rsidR="007C513B" w:rsidRPr="00CD7F2F" w:rsidRDefault="007C513B" w:rsidP="00AF513C">
            <w:pPr>
              <w:snapToGrid w:val="0"/>
              <w:spacing w:after="0" w:line="240" w:lineRule="auto"/>
            </w:pPr>
            <w:r w:rsidRPr="00D67B2A">
              <w:t>LS on eCall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57467" w14:textId="77777777" w:rsidR="007C513B" w:rsidRPr="00730A2E" w:rsidRDefault="007C513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FDDF2" w14:textId="77777777" w:rsidR="007C513B" w:rsidRDefault="00E710D8">
            <w:pPr>
              <w:spacing w:after="0" w:line="240" w:lineRule="auto"/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CT1 asks if there are </w:t>
            </w:r>
            <w:r>
              <w:t>requirements for IMS based eCall and eCall using ICS</w:t>
            </w:r>
          </w:p>
          <w:p w14:paraId="5A245188" w14:textId="77777777" w:rsidR="00E710D8" w:rsidRDefault="00E710D8">
            <w:pPr>
              <w:spacing w:after="0" w:line="240" w:lineRule="auto"/>
            </w:pPr>
          </w:p>
          <w:p w14:paraId="5D8F55CE" w14:textId="7D830B0F" w:rsidR="00E710D8" w:rsidRPr="00730A2E" w:rsidRDefault="00E710D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Response required</w:t>
            </w:r>
          </w:p>
        </w:tc>
      </w:tr>
      <w:tr w:rsidR="00E710D8" w:rsidRPr="001E1D1F" w14:paraId="1022370C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67B25" w14:textId="5125F092" w:rsidR="00E710D8" w:rsidRDefault="00437C41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LS OUT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EF256" w14:textId="5C5BCE3A" w:rsidR="00E710D8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42" w:history="1">
              <w:r w:rsidR="00E710D8" w:rsidRPr="00945921">
                <w:rPr>
                  <w:rStyle w:val="Hyperlink"/>
                  <w:rFonts w:cs="Arial"/>
                </w:rPr>
                <w:t>S1-150001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3BA6B" w14:textId="77777777" w:rsidR="00E710D8" w:rsidRPr="0062736A" w:rsidRDefault="00E710D8" w:rsidP="00AF513C">
            <w:pPr>
              <w:snapToGrid w:val="0"/>
              <w:spacing w:after="0" w:line="240" w:lineRule="auto"/>
            </w:pPr>
            <w:r w:rsidRPr="0062736A">
              <w:t>Deutsche Telekom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340F0" w14:textId="66701645" w:rsidR="00E710D8" w:rsidRPr="00CD7F2F" w:rsidRDefault="00437C41" w:rsidP="00AF513C">
            <w:pPr>
              <w:snapToGrid w:val="0"/>
              <w:spacing w:after="0" w:line="240" w:lineRule="auto"/>
            </w:pPr>
            <w:r>
              <w:t>Reply LS on eCall implementation in IMS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F527" w14:textId="77777777" w:rsidR="00E710D8" w:rsidRPr="00730A2E" w:rsidRDefault="00E710D8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BB53" w14:textId="73DF9035" w:rsidR="00E710D8" w:rsidRPr="00730A2E" w:rsidRDefault="00437C41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Response to: LS (</w:t>
            </w:r>
            <w:hyperlink r:id="rId43" w:history="1">
              <w:r w:rsidRPr="00945921">
                <w:rPr>
                  <w:rStyle w:val="Hyperlink"/>
                </w:rPr>
                <w:t>S1-150042</w:t>
              </w:r>
            </w:hyperlink>
            <w:r>
              <w:rPr>
                <w:rFonts w:eastAsia="Arial Unicode MS" w:cs="Arial"/>
                <w:szCs w:val="18"/>
                <w:lang w:eastAsia="ar-SA"/>
              </w:rPr>
              <w:t>) on eCall implementation in IMS from CT1</w:t>
            </w:r>
          </w:p>
        </w:tc>
      </w:tr>
      <w:tr w:rsidR="00995D46" w:rsidRPr="001E1D1F" w14:paraId="1457F212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EBB45" w14:textId="518DBA42" w:rsidR="00995D46" w:rsidRDefault="00995D46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CC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30D2D" w14:textId="3357E11F" w:rsidR="00995D46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44" w:history="1">
              <w:r w:rsidR="00995D46" w:rsidRPr="00945921">
                <w:rPr>
                  <w:rStyle w:val="Hyperlink"/>
                  <w:rFonts w:cs="Arial"/>
                </w:rPr>
                <w:t>S1-150041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C6E0" w14:textId="77777777" w:rsidR="00995D46" w:rsidRDefault="00995D46" w:rsidP="00AF513C">
            <w:pPr>
              <w:snapToGrid w:val="0"/>
              <w:spacing w:after="0" w:line="240" w:lineRule="auto"/>
            </w:pPr>
            <w:r w:rsidRPr="00D67B2A">
              <w:t>C4-142474</w:t>
            </w:r>
          </w:p>
          <w:p w14:paraId="71AD3948" w14:textId="60FE6E7E" w:rsidR="006F6CC9" w:rsidRPr="0062736A" w:rsidRDefault="006F6CC9" w:rsidP="00AF513C">
            <w:pPr>
              <w:snapToGrid w:val="0"/>
              <w:spacing w:after="0" w:line="240" w:lineRule="auto"/>
            </w:pPr>
            <w:r>
              <w:t>(Huawei)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B795E" w14:textId="77777777" w:rsidR="00995D46" w:rsidRPr="00CD7F2F" w:rsidRDefault="00995D46" w:rsidP="00AF513C">
            <w:pPr>
              <w:snapToGrid w:val="0"/>
              <w:spacing w:after="0" w:line="240" w:lineRule="auto"/>
            </w:pPr>
            <w:r w:rsidRPr="00D67B2A">
              <w:t>Reply LS on Maintenance of I-WLAN Solution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BC884" w14:textId="77777777" w:rsidR="00995D46" w:rsidRPr="00730A2E" w:rsidRDefault="00995D46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1C000" w14:textId="77777777" w:rsidR="00995D46" w:rsidRDefault="006F6CC9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CT4 work for maintenance of I-WLAN solution is complete.</w:t>
            </w:r>
          </w:p>
          <w:p w14:paraId="241C5527" w14:textId="77777777" w:rsidR="006F6CC9" w:rsidRDefault="006F6CC9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47840BB" w14:textId="7750EE1A" w:rsidR="006F6CC9" w:rsidRPr="00730A2E" w:rsidRDefault="006F6CC9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A64CD">
              <w:rPr>
                <w:rFonts w:cs="Arial"/>
                <w:highlight w:val="yellow"/>
              </w:rPr>
              <w:t>Proposed to note without presentation</w:t>
            </w:r>
          </w:p>
        </w:tc>
      </w:tr>
      <w:tr w:rsidR="007C513B" w:rsidRPr="001E1D1F" w14:paraId="07C6CA5D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B3435" w14:textId="3E8F8CE0" w:rsidR="007C513B" w:rsidRDefault="003425E5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CC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EDD1A" w14:textId="4BE48EDB" w:rsidR="007C513B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45" w:history="1">
              <w:r w:rsidR="007C513B" w:rsidRPr="00945921">
                <w:rPr>
                  <w:rStyle w:val="Hyperlink"/>
                  <w:rFonts w:cs="Arial"/>
                </w:rPr>
                <w:t>S1-150043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9B3A" w14:textId="77777777" w:rsidR="007C513B" w:rsidRDefault="007C513B" w:rsidP="00AF513C">
            <w:pPr>
              <w:snapToGrid w:val="0"/>
              <w:spacing w:after="0" w:line="240" w:lineRule="auto"/>
            </w:pPr>
            <w:r w:rsidRPr="00D67B2A">
              <w:t>C1-144650</w:t>
            </w:r>
          </w:p>
          <w:p w14:paraId="0094EE10" w14:textId="6232EE70" w:rsidR="003425E5" w:rsidRPr="0062736A" w:rsidRDefault="003425E5" w:rsidP="00AF513C">
            <w:pPr>
              <w:snapToGrid w:val="0"/>
              <w:spacing w:after="0" w:line="240" w:lineRule="auto"/>
            </w:pPr>
            <w:r>
              <w:t>(AT&amp;T)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9774" w14:textId="5D0AF1DF" w:rsidR="007C513B" w:rsidRPr="00CD7F2F" w:rsidRDefault="007C513B" w:rsidP="00AF513C">
            <w:pPr>
              <w:snapToGrid w:val="0"/>
              <w:spacing w:after="0" w:line="240" w:lineRule="auto"/>
            </w:pPr>
            <w:r w:rsidRPr="00D67B2A">
              <w:t>Reply LS on personal data on USSD authenticator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2D76" w14:textId="77777777" w:rsidR="007C513B" w:rsidRPr="00730A2E" w:rsidRDefault="007C513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ACD8" w14:textId="77777777" w:rsidR="007C513B" w:rsidRDefault="003425E5" w:rsidP="00AF513C">
            <w:pPr>
              <w:spacing w:after="0" w:line="240" w:lineRule="auto"/>
              <w:rPr>
                <w:rFonts w:cs="Arial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CT1 has completed their work to </w:t>
            </w:r>
            <w:r>
              <w:rPr>
                <w:rFonts w:cs="Arial"/>
              </w:rPr>
              <w:t xml:space="preserve">support </w:t>
            </w:r>
            <w:r w:rsidRPr="00AF285C">
              <w:rPr>
                <w:rFonts w:cs="Arial"/>
              </w:rPr>
              <w:t>network-initiated USSD</w:t>
            </w:r>
          </w:p>
          <w:p w14:paraId="4D96C5B1" w14:textId="77777777" w:rsidR="003425E5" w:rsidRDefault="003425E5" w:rsidP="00AF513C">
            <w:pPr>
              <w:spacing w:after="0" w:line="240" w:lineRule="auto"/>
              <w:rPr>
                <w:rFonts w:cs="Arial"/>
              </w:rPr>
            </w:pPr>
          </w:p>
          <w:p w14:paraId="0564D187" w14:textId="6542282F" w:rsidR="003425E5" w:rsidRPr="00730A2E" w:rsidRDefault="003425E5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5921">
              <w:rPr>
                <w:rFonts w:cs="Arial"/>
                <w:highlight w:val="yellow"/>
              </w:rPr>
              <w:t>Proposed to note without presentation</w:t>
            </w:r>
          </w:p>
        </w:tc>
      </w:tr>
      <w:tr w:rsidR="007C513B" w:rsidRPr="001E1D1F" w14:paraId="13E8EB45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4DB21" w14:textId="0C92A4A2" w:rsidR="007C513B" w:rsidRDefault="003E20FE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CC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752BC" w14:textId="208E16A8" w:rsidR="007C513B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46" w:history="1">
              <w:r w:rsidR="007C513B" w:rsidRPr="00945921">
                <w:rPr>
                  <w:rStyle w:val="Hyperlink"/>
                  <w:rFonts w:cs="Arial"/>
                </w:rPr>
                <w:t>S1-150044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769C2" w14:textId="77777777" w:rsidR="007C513B" w:rsidRDefault="007C513B" w:rsidP="00AF513C">
            <w:pPr>
              <w:snapToGrid w:val="0"/>
              <w:spacing w:after="0" w:line="240" w:lineRule="auto"/>
            </w:pPr>
            <w:r w:rsidRPr="00D67B2A">
              <w:t>S5-145405</w:t>
            </w:r>
          </w:p>
          <w:p w14:paraId="70CDD6A7" w14:textId="20D0FD50" w:rsidR="003E20FE" w:rsidRPr="0062736A" w:rsidRDefault="003E20FE" w:rsidP="00AF513C">
            <w:pPr>
              <w:snapToGrid w:val="0"/>
              <w:spacing w:after="0" w:line="240" w:lineRule="auto"/>
            </w:pPr>
            <w:r>
              <w:t>(Orange)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B523" w14:textId="6381C8DD" w:rsidR="007C513B" w:rsidRPr="00CD7F2F" w:rsidRDefault="007C513B" w:rsidP="00AF513C">
            <w:pPr>
              <w:snapToGrid w:val="0"/>
              <w:spacing w:after="0" w:line="240" w:lineRule="auto"/>
            </w:pPr>
            <w:r w:rsidRPr="00D67B2A">
              <w:t>Reply LS on ProSe Lawful Interception – UICC based charging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1CBEB" w14:textId="77777777" w:rsidR="007C513B" w:rsidRPr="00730A2E" w:rsidRDefault="007C513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FF6C" w14:textId="77777777" w:rsidR="007C513B" w:rsidRDefault="003E20FE">
            <w:pPr>
              <w:spacing w:after="0" w:line="240" w:lineRule="auto"/>
            </w:pPr>
            <w:r>
              <w:rPr>
                <w:rFonts w:eastAsia="Arial Unicode MS" w:cs="Arial"/>
                <w:szCs w:val="18"/>
                <w:lang w:eastAsia="ar-SA"/>
              </w:rPr>
              <w:t xml:space="preserve">Based on SA3 feedback, SA5 has noted in their </w:t>
            </w:r>
            <w:r>
              <w:t xml:space="preserve">TR 32.844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that </w:t>
            </w:r>
            <w:r>
              <w:t>recording of usage information cannot always be trusted.</w:t>
            </w:r>
          </w:p>
          <w:p w14:paraId="497FE1FB" w14:textId="77777777" w:rsidR="00BB7D5D" w:rsidRDefault="00BB7D5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498C5CC" w14:textId="4A0D38F8" w:rsidR="00BB7D5D" w:rsidRPr="00730A2E" w:rsidRDefault="00BB7D5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F513C">
              <w:rPr>
                <w:rFonts w:cs="Arial"/>
                <w:highlight w:val="yellow"/>
              </w:rPr>
              <w:t>Proposed to note without presentation</w:t>
            </w:r>
          </w:p>
        </w:tc>
      </w:tr>
      <w:tr w:rsidR="0028737B" w:rsidRPr="00B04844" w14:paraId="5EDE1DD1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17E24783" w14:textId="549D889B" w:rsidR="0028737B" w:rsidRPr="00F45489" w:rsidRDefault="0028737B" w:rsidP="0028737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99" w:name="_Ref409794379"/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New 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and Work Items </w:t>
            </w:r>
            <w:bookmarkEnd w:id="98"/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(including related contributions)</w:t>
            </w:r>
            <w:bookmarkEnd w:id="99"/>
          </w:p>
        </w:tc>
      </w:tr>
      <w:tr w:rsidR="00507F31" w:rsidRPr="00B04844" w14:paraId="6877E82E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2BB20BB5" w14:textId="080A13C0" w:rsidR="00507F31" w:rsidRDefault="00ED23AC" w:rsidP="00945921">
            <w:pPr>
              <w:pStyle w:val="Heading2"/>
            </w:pPr>
            <w:bookmarkStart w:id="100" w:name="_Ref409863456"/>
            <w:r>
              <w:t>Public Safety</w:t>
            </w:r>
            <w:r w:rsidR="00354F50">
              <w:t>,</w:t>
            </w:r>
            <w:r>
              <w:t xml:space="preserve"> </w:t>
            </w:r>
            <w:r w:rsidR="00507F31">
              <w:t>Critical communications</w:t>
            </w:r>
            <w:bookmarkEnd w:id="100"/>
            <w:r w:rsidR="00354F50">
              <w:t xml:space="preserve"> and regulatory requirements</w:t>
            </w:r>
          </w:p>
        </w:tc>
      </w:tr>
      <w:tr w:rsidR="00507F31" w:rsidRPr="001E1D1F" w14:paraId="54558901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5FAF" w14:textId="240EDA05" w:rsidR="00507F31" w:rsidRDefault="00B10789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EB8F5" w14:textId="4EA9D938" w:rsidR="00507F31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47" w:history="1">
              <w:r w:rsidR="00507F31" w:rsidRPr="00945921">
                <w:rPr>
                  <w:rStyle w:val="Hyperlink"/>
                  <w:rFonts w:cs="Arial"/>
                </w:rPr>
                <w:t>S1-150047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5690" w14:textId="2C25F82E" w:rsidR="00507F31" w:rsidRPr="0062736A" w:rsidRDefault="00507F31" w:rsidP="00AF513C">
            <w:pPr>
              <w:snapToGrid w:val="0"/>
              <w:spacing w:after="0" w:line="240" w:lineRule="auto"/>
            </w:pPr>
            <w:r>
              <w:t>MINISTERE DE L'INTERIEUR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97B3" w14:textId="47AECA1D" w:rsidR="00507F31" w:rsidRPr="00CD7F2F" w:rsidRDefault="00507F31" w:rsidP="00AF513C">
            <w:pPr>
              <w:snapToGrid w:val="0"/>
              <w:spacing w:after="0" w:line="240" w:lineRule="auto"/>
            </w:pPr>
            <w:r>
              <w:t>Mission Critical Video over LTE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36926" w14:textId="77777777" w:rsidR="00507F31" w:rsidRPr="00730A2E" w:rsidRDefault="00507F31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59658" w14:textId="77777777" w:rsidR="00507F31" w:rsidRPr="00730A2E" w:rsidRDefault="00507F31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64DF" w:rsidRPr="001E1D1F" w14:paraId="533AB5F7" w14:textId="77777777" w:rsidTr="00792B8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5536C" w14:textId="77777777" w:rsidR="00BE64DF" w:rsidRDefault="00BE64DF" w:rsidP="00792B8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05BD" w14:textId="6C971106" w:rsidR="00BE64DF" w:rsidRPr="001F6ACB" w:rsidRDefault="00DA5FE3" w:rsidP="00792B82">
            <w:pPr>
              <w:snapToGrid w:val="0"/>
              <w:spacing w:after="0" w:line="240" w:lineRule="auto"/>
              <w:rPr>
                <w:rFonts w:cs="Arial"/>
              </w:rPr>
            </w:pPr>
            <w:hyperlink r:id="rId48" w:history="1">
              <w:r w:rsidR="00BE64DF" w:rsidRPr="00DA5FE3">
                <w:rPr>
                  <w:rStyle w:val="Hyperlink"/>
                  <w:rFonts w:cs="Arial"/>
                </w:rPr>
                <w:t>S1-150146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F03A6" w14:textId="77777777" w:rsidR="00BE64DF" w:rsidRPr="0062736A" w:rsidRDefault="00BE64DF" w:rsidP="00792B82">
            <w:pPr>
              <w:snapToGrid w:val="0"/>
              <w:spacing w:after="0" w:line="240" w:lineRule="auto"/>
            </w:pPr>
            <w:r>
              <w:t>Huawei, TD-Tech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AC6D" w14:textId="77777777" w:rsidR="00BE64DF" w:rsidRPr="00CD7F2F" w:rsidRDefault="00BE64DF" w:rsidP="00792B82">
            <w:pPr>
              <w:snapToGrid w:val="0"/>
              <w:spacing w:after="0" w:line="240" w:lineRule="auto"/>
            </w:pPr>
            <w:r>
              <w:t>MCPTT Video and Audio Management Requirements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2C97C" w14:textId="77777777" w:rsidR="00BE64DF" w:rsidRPr="00730A2E" w:rsidRDefault="00BE64DF" w:rsidP="00792B8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86580" w14:textId="77777777" w:rsidR="00BE64DF" w:rsidRPr="00730A2E" w:rsidRDefault="00BE64DF" w:rsidP="00792B8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C0ACA" w:rsidRPr="001E1D1F" w14:paraId="217E86E2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3533" w14:textId="77777777" w:rsidR="00EC0ACA" w:rsidRDefault="00EC0ACA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CC37E" w14:textId="59220097" w:rsidR="00EC0ACA" w:rsidRPr="001F6ACB" w:rsidRDefault="00DA5FE3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49" w:history="1">
              <w:r w:rsidR="00EC0ACA" w:rsidRPr="00DA5FE3">
                <w:rPr>
                  <w:rStyle w:val="Hyperlink"/>
                  <w:rFonts w:cs="Arial"/>
                </w:rPr>
                <w:t>S1-150147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63B4" w14:textId="77777777" w:rsidR="00EC0ACA" w:rsidRPr="0062736A" w:rsidRDefault="00EC0ACA" w:rsidP="002C5186">
            <w:pPr>
              <w:snapToGrid w:val="0"/>
              <w:spacing w:after="0" w:line="240" w:lineRule="auto"/>
            </w:pPr>
            <w:r>
              <w:t>Huawei, TD-Tech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1F3AB" w14:textId="77777777" w:rsidR="00EC0ACA" w:rsidRPr="00CD7F2F" w:rsidRDefault="00EC0ACA" w:rsidP="002C5186">
            <w:pPr>
              <w:snapToGrid w:val="0"/>
              <w:spacing w:after="0" w:line="240" w:lineRule="auto"/>
            </w:pPr>
            <w:r>
              <w:t xml:space="preserve">Requirements for See What I See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A397" w14:textId="77777777" w:rsidR="00EC0ACA" w:rsidRPr="00730A2E" w:rsidRDefault="00EC0ACA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A1BC" w14:textId="77777777" w:rsidR="00EC0ACA" w:rsidRPr="00730A2E" w:rsidRDefault="00EC0ACA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C0ACA" w:rsidRPr="001E1D1F" w14:paraId="79588281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960EC" w14:textId="77777777" w:rsidR="00EC0ACA" w:rsidRDefault="00EC0ACA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808E4" w14:textId="12BEE786" w:rsidR="00EC0ACA" w:rsidRPr="001F6ACB" w:rsidRDefault="00DA5FE3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50" w:history="1">
              <w:r w:rsidR="00EC0ACA" w:rsidRPr="00DA5FE3">
                <w:rPr>
                  <w:rStyle w:val="Hyperlink"/>
                  <w:rFonts w:cs="Arial"/>
                </w:rPr>
                <w:t>S1-150148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9CD6C" w14:textId="77777777" w:rsidR="00EC0ACA" w:rsidRPr="0062736A" w:rsidRDefault="00EC0ACA" w:rsidP="002C5186">
            <w:pPr>
              <w:snapToGrid w:val="0"/>
              <w:spacing w:after="0" w:line="240" w:lineRule="auto"/>
            </w:pPr>
            <w:r>
              <w:t>Huawei, TD-Tech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A83B8" w14:textId="77777777" w:rsidR="00EC0ACA" w:rsidRPr="00CD7F2F" w:rsidRDefault="00EC0ACA" w:rsidP="002C5186">
            <w:pPr>
              <w:snapToGrid w:val="0"/>
              <w:spacing w:after="0" w:line="240" w:lineRule="auto"/>
            </w:pPr>
            <w:r>
              <w:t>Video Receiving Requirements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C21BA" w14:textId="77777777" w:rsidR="00EC0ACA" w:rsidRPr="00730A2E" w:rsidRDefault="00EC0ACA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6CE63" w14:textId="77777777" w:rsidR="00EC0ACA" w:rsidRPr="00730A2E" w:rsidRDefault="00EC0ACA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C0ACA" w:rsidRPr="001E1D1F" w14:paraId="1DCC00B1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8732" w14:textId="77777777" w:rsidR="00EC0ACA" w:rsidRDefault="00EC0ACA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67E6D" w14:textId="20E4215B" w:rsidR="00EC0ACA" w:rsidRPr="001F6ACB" w:rsidRDefault="00DA5FE3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51" w:history="1">
              <w:r w:rsidR="00EC0ACA" w:rsidRPr="00DA5FE3">
                <w:rPr>
                  <w:rStyle w:val="Hyperlink"/>
                  <w:rFonts w:cs="Arial"/>
                </w:rPr>
                <w:t>S1-150149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FFB4" w14:textId="77777777" w:rsidR="00EC0ACA" w:rsidRPr="0062736A" w:rsidRDefault="00EC0ACA" w:rsidP="002C5186">
            <w:pPr>
              <w:snapToGrid w:val="0"/>
              <w:spacing w:after="0" w:line="240" w:lineRule="auto"/>
            </w:pPr>
            <w:r>
              <w:t>Huawei, TD-Tech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69A5" w14:textId="77777777" w:rsidR="00EC0ACA" w:rsidRPr="00CD7F2F" w:rsidRDefault="00EC0ACA" w:rsidP="002C5186">
            <w:pPr>
              <w:snapToGrid w:val="0"/>
              <w:spacing w:after="0" w:line="240" w:lineRule="auto"/>
            </w:pPr>
            <w:r>
              <w:t>Video Transmitting Requirements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9CD6" w14:textId="77777777" w:rsidR="00EC0ACA" w:rsidRPr="00730A2E" w:rsidRDefault="00EC0ACA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7290" w14:textId="77777777" w:rsidR="00EC0ACA" w:rsidRPr="00730A2E" w:rsidRDefault="00EC0ACA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3F5F" w:rsidRPr="001E1D1F" w14:paraId="68CBE821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BCBBD" w14:textId="77777777" w:rsidR="00B83F5F" w:rsidRDefault="00B83F5F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3EF40" w14:textId="1FED4AB1" w:rsidR="00B83F5F" w:rsidRPr="001F6ACB" w:rsidRDefault="00B83F5F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52" w:history="1">
              <w:r w:rsidRPr="00DA5FE3">
                <w:rPr>
                  <w:rStyle w:val="Hyperlink"/>
                  <w:rFonts w:cs="Arial"/>
                </w:rPr>
                <w:t>S1-150137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18B4" w14:textId="77777777" w:rsidR="00B83F5F" w:rsidRPr="0062736A" w:rsidRDefault="00B83F5F" w:rsidP="002C5186">
            <w:pPr>
              <w:snapToGrid w:val="0"/>
              <w:spacing w:after="0" w:line="240" w:lineRule="auto"/>
            </w:pPr>
            <w:r>
              <w:t>China Mobile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6A2E8" w14:textId="77777777" w:rsidR="00B83F5F" w:rsidRPr="00CD7F2F" w:rsidRDefault="00B83F5F" w:rsidP="002C5186">
            <w:pPr>
              <w:snapToGrid w:val="0"/>
              <w:spacing w:after="0" w:line="240" w:lineRule="auto"/>
            </w:pPr>
            <w:r>
              <w:t>use case of MCPTT video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963E" w14:textId="77777777" w:rsidR="00B83F5F" w:rsidRPr="00730A2E" w:rsidRDefault="00B83F5F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9B06" w14:textId="77777777" w:rsidR="00B83F5F" w:rsidRPr="00730A2E" w:rsidRDefault="00B83F5F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07F31" w:rsidRPr="001E1D1F" w14:paraId="45668A6B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28BA" w14:textId="4AB8BABB" w:rsidR="00507F31" w:rsidRDefault="00B10789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4CA6" w14:textId="171BBA53" w:rsidR="00507F31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53" w:history="1">
              <w:r w:rsidR="00507F31" w:rsidRPr="00945921">
                <w:rPr>
                  <w:rStyle w:val="Hyperlink"/>
                  <w:rFonts w:cs="Arial"/>
                </w:rPr>
                <w:t>S1-150048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577D" w14:textId="050B70BC" w:rsidR="00507F31" w:rsidRPr="0062736A" w:rsidRDefault="00507F31" w:rsidP="00AF513C">
            <w:pPr>
              <w:snapToGrid w:val="0"/>
              <w:spacing w:after="0" w:line="240" w:lineRule="auto"/>
            </w:pPr>
            <w:r>
              <w:t>MINISTERE DE L'INTERIEUR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58C8" w14:textId="22F092B2" w:rsidR="00507F31" w:rsidRPr="00CD7F2F" w:rsidRDefault="00507F31" w:rsidP="00AF513C">
            <w:pPr>
              <w:snapToGrid w:val="0"/>
              <w:spacing w:after="0" w:line="240" w:lineRule="auto"/>
            </w:pPr>
            <w:r>
              <w:t>Data group communications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8F2F5" w14:textId="77777777" w:rsidR="00507F31" w:rsidRPr="00730A2E" w:rsidRDefault="00507F31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760B" w14:textId="77777777" w:rsidR="00507F31" w:rsidRPr="00730A2E" w:rsidRDefault="00507F31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C0ACA" w:rsidRPr="001E1D1F" w14:paraId="30B7488E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C38" w14:textId="77777777" w:rsidR="00EC0ACA" w:rsidRDefault="00EC0AC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CBCB" w14:textId="3A62ED61" w:rsidR="00EC0ACA" w:rsidRPr="00507F31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54" w:history="1">
              <w:r w:rsidR="00EC0ACA" w:rsidRPr="00945921">
                <w:rPr>
                  <w:rStyle w:val="Hyperlink"/>
                  <w:rFonts w:cs="Arial"/>
                </w:rPr>
                <w:t>S1-150155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2795" w14:textId="77777777" w:rsidR="00EC0ACA" w:rsidRDefault="00EC0ACA" w:rsidP="00AF513C">
            <w:pPr>
              <w:snapToGrid w:val="0"/>
              <w:spacing w:after="0" w:line="240" w:lineRule="auto"/>
            </w:pPr>
            <w:r>
              <w:t>Applied Communication Sciences, OEC, AT&amp;T, and Alcatel-Lucent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123C6" w14:textId="77777777" w:rsidR="00EC0ACA" w:rsidRDefault="00EC0ACA" w:rsidP="00AF513C">
            <w:pPr>
              <w:snapToGrid w:val="0"/>
              <w:spacing w:after="0" w:line="240" w:lineRule="auto"/>
            </w:pPr>
            <w:r>
              <w:t>New WID for MPS Updates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60F96" w14:textId="77777777" w:rsidR="00EC0ACA" w:rsidRPr="00730A2E" w:rsidRDefault="00EC0AC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D139" w14:textId="77777777" w:rsidR="00EC0ACA" w:rsidRPr="00730A2E" w:rsidRDefault="00EC0ACA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54F50" w:rsidRPr="001E1D1F" w14:paraId="50CDFF5A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68158" w14:textId="77777777" w:rsidR="00354F50" w:rsidRDefault="00354F50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CBE32" w14:textId="018A9F4B" w:rsidR="00354F50" w:rsidRDefault="00DA5FE3" w:rsidP="002C5186">
            <w:pPr>
              <w:snapToGrid w:val="0"/>
              <w:spacing w:after="0" w:line="240" w:lineRule="auto"/>
            </w:pPr>
            <w:hyperlink r:id="rId55" w:history="1">
              <w:r w:rsidR="00354F50" w:rsidRPr="00DA5FE3">
                <w:rPr>
                  <w:rStyle w:val="Hyperlink"/>
                  <w:rFonts w:cs="Arial"/>
                </w:rPr>
                <w:t>S1-150065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96AF7" w14:textId="77777777" w:rsidR="00354F50" w:rsidRDefault="00354F50" w:rsidP="002C5186">
            <w:pPr>
              <w:snapToGrid w:val="0"/>
              <w:spacing w:after="0" w:line="240" w:lineRule="auto"/>
            </w:pPr>
            <w:r>
              <w:t>Sprint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67AA" w14:textId="77777777" w:rsidR="00354F50" w:rsidRDefault="00354F50" w:rsidP="002C5186">
            <w:pPr>
              <w:snapToGrid w:val="0"/>
              <w:spacing w:after="0" w:line="240" w:lineRule="auto"/>
            </w:pPr>
            <w:r>
              <w:t>Proposed new WID on Enhancing Location Capabilities for Emergency Communication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AA7BF" w14:textId="77777777" w:rsidR="00354F50" w:rsidRPr="00730A2E" w:rsidRDefault="00354F50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20CB3" w14:textId="77777777" w:rsidR="00354F50" w:rsidRPr="00730A2E" w:rsidRDefault="00354F50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54F50" w:rsidRPr="001E1D1F" w14:paraId="4FCCA062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EEC0" w14:textId="77777777" w:rsidR="00354F50" w:rsidRDefault="00354F50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8E111" w14:textId="37F36ED5" w:rsidR="00354F50" w:rsidRPr="001F6ACB" w:rsidRDefault="00DA5FE3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56" w:history="1">
              <w:r w:rsidR="00354F50" w:rsidRPr="00DA5FE3">
                <w:rPr>
                  <w:rStyle w:val="Hyperlink"/>
                  <w:rFonts w:cs="Arial"/>
                </w:rPr>
                <w:t>S1-150066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F0E2F" w14:textId="77777777" w:rsidR="00354F50" w:rsidRPr="0062736A" w:rsidRDefault="00354F50" w:rsidP="002C5186">
            <w:pPr>
              <w:snapToGrid w:val="0"/>
              <w:spacing w:after="0" w:line="240" w:lineRule="auto"/>
            </w:pPr>
            <w:r>
              <w:t>Sprint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00615" w14:textId="77777777" w:rsidR="00354F50" w:rsidRPr="00CD7F2F" w:rsidRDefault="00354F50" w:rsidP="002C5186">
            <w:pPr>
              <w:snapToGrid w:val="0"/>
              <w:spacing w:after="0" w:line="240" w:lineRule="auto"/>
            </w:pPr>
            <w:r>
              <w:t xml:space="preserve">FAQ discussion for Emergency Location </w:t>
            </w:r>
            <w:r>
              <w:lastRenderedPageBreak/>
              <w:t>enhancement WID (ELIOT)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0168" w14:textId="77777777" w:rsidR="00354F50" w:rsidRPr="00730A2E" w:rsidRDefault="00354F50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F24F" w14:textId="77777777" w:rsidR="00354F50" w:rsidRPr="00730A2E" w:rsidRDefault="00354F50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07F31" w:rsidRPr="00B04844" w14:paraId="55BD6D43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4ED17D36" w14:textId="5F158BB7" w:rsidR="00507F31" w:rsidRDefault="00507F31" w:rsidP="00507F31">
            <w:pPr>
              <w:pStyle w:val="Heading2"/>
            </w:pPr>
            <w:bookmarkStart w:id="101" w:name="_Ref409863479"/>
            <w:r>
              <w:lastRenderedPageBreak/>
              <w:t>SMARTER</w:t>
            </w:r>
            <w:bookmarkEnd w:id="101"/>
          </w:p>
        </w:tc>
      </w:tr>
      <w:tr w:rsidR="00ED3827" w:rsidRPr="001E1D1F" w14:paraId="21698A29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D45E1" w14:textId="66CF2425" w:rsidR="00ED3827" w:rsidRDefault="00AC6D8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EB4CA" w14:textId="492C8800" w:rsidR="00ED3827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57" w:history="1">
              <w:r w:rsidR="00ED3827" w:rsidRPr="00945921">
                <w:rPr>
                  <w:rStyle w:val="Hyperlink"/>
                  <w:rFonts w:cs="Arial"/>
                </w:rPr>
                <w:t>S1-150009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A5A03" w14:textId="37354583" w:rsidR="00ED3827" w:rsidRPr="0062736A" w:rsidRDefault="00AC6D8B" w:rsidP="00AF513C">
            <w:pPr>
              <w:snapToGrid w:val="0"/>
              <w:spacing w:after="0" w:line="240" w:lineRule="auto"/>
            </w:pPr>
            <w:r>
              <w:t>Vodafone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BFA81" w14:textId="6F9FAD40" w:rsidR="00ED3827" w:rsidRPr="00CD7F2F" w:rsidRDefault="00AC6D8B" w:rsidP="00AF513C">
            <w:pPr>
              <w:snapToGrid w:val="0"/>
              <w:spacing w:after="0" w:line="240" w:lineRule="auto"/>
            </w:pPr>
            <w:r>
              <w:t>New study item on New Services and Markets Technology Enablers - SMARTER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629C4" w14:textId="77777777" w:rsidR="00ED3827" w:rsidRPr="00730A2E" w:rsidRDefault="00ED3827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0445" w14:textId="77777777" w:rsidR="00ED3827" w:rsidRPr="00730A2E" w:rsidRDefault="00ED3827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3827" w:rsidRPr="001E1D1F" w14:paraId="10038FF7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CA318" w14:textId="470827A1" w:rsidR="00ED3827" w:rsidRDefault="00596AB5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CAE6" w14:textId="7F895D8B" w:rsidR="00ED3827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58" w:history="1">
              <w:r w:rsidR="00ED3827" w:rsidRPr="00945921">
                <w:rPr>
                  <w:rStyle w:val="Hyperlink"/>
                  <w:rFonts w:cs="Arial"/>
                </w:rPr>
                <w:t>S1-150083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9CB12" w14:textId="7FD46E4B" w:rsidR="00ED3827" w:rsidRPr="0062736A" w:rsidRDefault="00ED3827" w:rsidP="00AF513C">
            <w:pPr>
              <w:snapToGrid w:val="0"/>
              <w:spacing w:after="0" w:line="240" w:lineRule="auto"/>
            </w:pPr>
            <w:r>
              <w:t>SK Telecom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5293" w14:textId="72F1F31A" w:rsidR="00ED3827" w:rsidRPr="00CD7F2F" w:rsidRDefault="00ED3827" w:rsidP="00AF513C">
            <w:pPr>
              <w:snapToGrid w:val="0"/>
              <w:spacing w:after="0" w:line="240" w:lineRule="auto"/>
            </w:pPr>
            <w:r>
              <w:t xml:space="preserve">SKT's 5G </w:t>
            </w:r>
            <w:r w:rsidR="00596AB5">
              <w:t xml:space="preserve">Core </w:t>
            </w:r>
            <w:r>
              <w:t>Network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C8D7F" w14:textId="77777777" w:rsidR="00ED3827" w:rsidRPr="00730A2E" w:rsidRDefault="00ED3827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D0E89" w14:textId="77777777" w:rsidR="00ED3827" w:rsidRPr="00730A2E" w:rsidRDefault="00ED3827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3827" w:rsidRPr="001E1D1F" w14:paraId="1DB9AE1D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A936" w14:textId="5410CD42" w:rsidR="00ED3827" w:rsidRDefault="00596AB5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059D4" w14:textId="202AAEB7" w:rsidR="00ED3827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59" w:history="1">
              <w:r w:rsidR="00ED3827" w:rsidRPr="00945921">
                <w:rPr>
                  <w:rStyle w:val="Hyperlink"/>
                  <w:rFonts w:cs="Arial"/>
                </w:rPr>
                <w:t>S1-150110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F25C" w14:textId="2CC7AFF4" w:rsidR="00ED3827" w:rsidRPr="0062736A" w:rsidRDefault="00596AB5" w:rsidP="00AF513C">
            <w:pPr>
              <w:snapToGrid w:val="0"/>
              <w:spacing w:after="0" w:line="240" w:lineRule="auto"/>
            </w:pPr>
            <w: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6CD2" w14:textId="7748CF2C" w:rsidR="00ED3827" w:rsidRPr="00CD7F2F" w:rsidRDefault="00596AB5" w:rsidP="00AF513C">
            <w:pPr>
              <w:snapToGrid w:val="0"/>
              <w:spacing w:after="0" w:line="240" w:lineRule="auto"/>
            </w:pPr>
            <w:r>
              <w:t>SMARTER: Horizontal requirements for SMARTER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6D03" w14:textId="77777777" w:rsidR="00ED3827" w:rsidRPr="00730A2E" w:rsidRDefault="00ED3827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9D2D2" w14:textId="77777777" w:rsidR="00ED3827" w:rsidRPr="00730A2E" w:rsidRDefault="00ED3827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3827" w:rsidRPr="001E1D1F" w14:paraId="1CCEBA0F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1E8AF" w14:textId="5190E1EA" w:rsidR="00ED3827" w:rsidRDefault="00DA51A6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85379" w14:textId="6A7917EF" w:rsidR="00ED3827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60" w:history="1">
              <w:r w:rsidR="00ED3827" w:rsidRPr="00945921">
                <w:rPr>
                  <w:rStyle w:val="Hyperlink"/>
                  <w:rFonts w:cs="Arial"/>
                </w:rPr>
                <w:t>S1-150111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710E3" w14:textId="7C005588" w:rsidR="00ED3827" w:rsidRPr="0062736A" w:rsidRDefault="00DA51A6" w:rsidP="00AF513C">
            <w:pPr>
              <w:snapToGrid w:val="0"/>
              <w:spacing w:after="0" w:line="240" w:lineRule="auto"/>
            </w:pPr>
            <w: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BCB0" w14:textId="6D9A8FDA" w:rsidR="00ED3827" w:rsidRPr="00CD7F2F" w:rsidRDefault="00DA51A6" w:rsidP="00AF513C">
            <w:pPr>
              <w:snapToGrid w:val="0"/>
              <w:spacing w:after="0" w:line="240" w:lineRule="auto"/>
            </w:pPr>
            <w:r>
              <w:t>SMARTER: Use case for reliable communications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69F2E" w14:textId="77777777" w:rsidR="00ED3827" w:rsidRPr="00730A2E" w:rsidRDefault="00ED3827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691F" w14:textId="045FF462" w:rsidR="00ED3827" w:rsidRPr="00730A2E" w:rsidRDefault="00C74561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ED3827" w:rsidRPr="001E1D1F" w14:paraId="53ED4F3B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89403" w14:textId="123B4129" w:rsidR="00ED3827" w:rsidRDefault="00DA51A6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EB89" w14:textId="257427C2" w:rsidR="00ED3827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61" w:history="1">
              <w:r w:rsidR="00ED3827" w:rsidRPr="00945921">
                <w:rPr>
                  <w:rStyle w:val="Hyperlink"/>
                  <w:rFonts w:cs="Arial"/>
                </w:rPr>
                <w:t>S1-150112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2ECAA" w14:textId="49E2E211" w:rsidR="00ED3827" w:rsidRPr="0062736A" w:rsidRDefault="00DA51A6" w:rsidP="00AF513C">
            <w:pPr>
              <w:snapToGrid w:val="0"/>
              <w:spacing w:after="0" w:line="240" w:lineRule="auto"/>
            </w:pPr>
            <w: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E2660" w14:textId="3E018662" w:rsidR="00ED3827" w:rsidRPr="00CD7F2F" w:rsidRDefault="00DA51A6" w:rsidP="00AF513C">
            <w:pPr>
              <w:snapToGrid w:val="0"/>
              <w:spacing w:after="0" w:line="240" w:lineRule="auto"/>
            </w:pPr>
            <w:r>
              <w:t>SMARTER: Use case for control-type services subscription management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30AF0" w14:textId="77777777" w:rsidR="00ED3827" w:rsidRPr="00730A2E" w:rsidRDefault="00ED3827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77FC5" w14:textId="702F0859" w:rsidR="00ED3827" w:rsidRPr="00730A2E" w:rsidRDefault="00C74561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ED3827" w:rsidRPr="001E1D1F" w14:paraId="2E84C6A3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9D76" w14:textId="09EC806E" w:rsidR="00ED3827" w:rsidRDefault="00DA51A6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06FEB" w14:textId="5D06A6EA" w:rsidR="00ED3827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62" w:history="1">
              <w:r w:rsidR="00ED3827" w:rsidRPr="00945921">
                <w:rPr>
                  <w:rStyle w:val="Hyperlink"/>
                  <w:rFonts w:cs="Arial"/>
                </w:rPr>
                <w:t>S1-150113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238C1" w14:textId="2EC56EA7" w:rsidR="00ED3827" w:rsidRPr="0062736A" w:rsidRDefault="00DA51A6" w:rsidP="00AF513C">
            <w:pPr>
              <w:snapToGrid w:val="0"/>
              <w:spacing w:after="0" w:line="240" w:lineRule="auto"/>
            </w:pPr>
            <w: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8084C" w14:textId="24B806C3" w:rsidR="00ED3827" w:rsidRPr="00CD7F2F" w:rsidRDefault="00DA51A6" w:rsidP="00AF513C">
            <w:pPr>
              <w:snapToGrid w:val="0"/>
              <w:spacing w:after="0" w:line="240" w:lineRule="auto"/>
            </w:pPr>
            <w:r>
              <w:t>SMARTER: Use case for extreme real-time communications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30B0" w14:textId="77777777" w:rsidR="00ED3827" w:rsidRPr="00730A2E" w:rsidRDefault="00ED3827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FAB20" w14:textId="576039BD" w:rsidR="00ED3827" w:rsidRPr="00730A2E" w:rsidRDefault="00C74561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ED3827" w:rsidRPr="001E1D1F" w14:paraId="35490F4B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B9AEF" w14:textId="6A7EA8A3" w:rsidR="00ED3827" w:rsidRDefault="00DA51A6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C37A" w14:textId="0F5D038E" w:rsidR="00ED3827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63" w:history="1">
              <w:r w:rsidR="00ED3827" w:rsidRPr="00945921">
                <w:rPr>
                  <w:rStyle w:val="Hyperlink"/>
                  <w:rFonts w:cs="Arial"/>
                </w:rPr>
                <w:t>S1-150114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EF484" w14:textId="7A359FE1" w:rsidR="00ED3827" w:rsidRPr="0062736A" w:rsidRDefault="00DA51A6" w:rsidP="00AF513C">
            <w:pPr>
              <w:snapToGrid w:val="0"/>
              <w:spacing w:after="0" w:line="240" w:lineRule="auto"/>
            </w:pPr>
            <w: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3397" w14:textId="16D015B7" w:rsidR="00ED3827" w:rsidRPr="00CD7F2F" w:rsidRDefault="00DA51A6" w:rsidP="00AF513C">
            <w:pPr>
              <w:snapToGrid w:val="0"/>
              <w:spacing w:after="0" w:line="240" w:lineRule="auto"/>
            </w:pPr>
            <w:r>
              <w:t>SMARTER: Use Cases for a Multifaceted Network Edge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2CDD8" w14:textId="77777777" w:rsidR="00ED3827" w:rsidRPr="00730A2E" w:rsidRDefault="00ED3827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B4D4" w14:textId="2193E7CC" w:rsidR="00ED3827" w:rsidRPr="00730A2E" w:rsidRDefault="00C74561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507F31" w:rsidRPr="00B04844" w14:paraId="502364D6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37CD0AC8" w14:textId="78E038D6" w:rsidR="00507F31" w:rsidRDefault="00507F31" w:rsidP="00507F31">
            <w:pPr>
              <w:pStyle w:val="Heading2"/>
            </w:pPr>
            <w:bookmarkStart w:id="102" w:name="_Ref409863466"/>
            <w:r>
              <w:t>Vehicular communications</w:t>
            </w:r>
            <w:bookmarkEnd w:id="102"/>
          </w:p>
        </w:tc>
      </w:tr>
      <w:tr w:rsidR="00482FAD" w:rsidRPr="00B04844" w14:paraId="4B7F2BA3" w14:textId="77777777" w:rsidTr="00945921">
        <w:trPr>
          <w:trHeight w:val="141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6C03090D" w14:textId="2ABFEAD2" w:rsidR="00482FAD" w:rsidRPr="00945921" w:rsidRDefault="00EE38C3" w:rsidP="00945921">
            <w:pPr>
              <w:snapToGrid w:val="0"/>
              <w:spacing w:after="0" w:line="240" w:lineRule="auto"/>
            </w:pPr>
            <w:r>
              <w:rPr>
                <w:b/>
              </w:rPr>
              <w:t xml:space="preserve">Overview, </w:t>
            </w:r>
            <w:r w:rsidR="00482FAD">
              <w:rPr>
                <w:b/>
              </w:rPr>
              <w:t xml:space="preserve">WID, </w:t>
            </w:r>
            <w:r>
              <w:rPr>
                <w:b/>
              </w:rPr>
              <w:t xml:space="preserve">TR </w:t>
            </w:r>
            <w:r w:rsidR="00482FAD">
              <w:rPr>
                <w:b/>
              </w:rPr>
              <w:t>and scope</w:t>
            </w:r>
          </w:p>
        </w:tc>
      </w:tr>
      <w:tr w:rsidR="0020326A" w:rsidRPr="001E1D1F" w14:paraId="53DC671F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85EF1" w14:textId="1BB258D7" w:rsidR="0020326A" w:rsidRDefault="00361728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03" w:name="_Toc395595479"/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32BE" w14:textId="738484C8" w:rsidR="0020326A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64" w:history="1">
              <w:r w:rsidR="0020326A" w:rsidRPr="00945921">
                <w:rPr>
                  <w:rStyle w:val="Hyperlink"/>
                  <w:rFonts w:cs="Arial"/>
                </w:rPr>
                <w:t>S1-150068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A9225" w14:textId="3A0EAD71" w:rsidR="0020326A" w:rsidRPr="00945921" w:rsidRDefault="00361728" w:rsidP="00AF513C">
            <w:pPr>
              <w:snapToGrid w:val="0"/>
              <w:spacing w:after="0" w:line="240" w:lineRule="auto"/>
              <w:rPr>
                <w:lang w:val="de-DE"/>
              </w:rPr>
            </w:pPr>
            <w:r>
              <w:rPr>
                <w:lang w:val="de-DE"/>
              </w:rPr>
              <w:t>Samsung Electronics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5574F" w14:textId="5BB50EB8" w:rsidR="0020326A" w:rsidRPr="00CD7F2F" w:rsidRDefault="00361728" w:rsidP="00AF513C">
            <w:pPr>
              <w:snapToGrid w:val="0"/>
              <w:spacing w:after="0" w:line="240" w:lineRule="auto"/>
            </w:pPr>
            <w:r>
              <w:t>New feature for vehicular communication in 3GPP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31837" w14:textId="77777777" w:rsidR="0020326A" w:rsidRPr="00730A2E" w:rsidRDefault="0020326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B765" w14:textId="77777777" w:rsidR="0020326A" w:rsidRPr="00730A2E" w:rsidRDefault="0020326A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326A" w:rsidRPr="001E1D1F" w14:paraId="1CCC559C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EA66" w14:textId="4C028142" w:rsidR="0020326A" w:rsidRDefault="00361728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3899" w14:textId="32DC0F9B" w:rsidR="0020326A" w:rsidRDefault="00DA5FE3" w:rsidP="00AF513C">
            <w:pPr>
              <w:snapToGrid w:val="0"/>
              <w:spacing w:after="0" w:line="240" w:lineRule="auto"/>
            </w:pPr>
            <w:hyperlink r:id="rId65" w:history="1">
              <w:r w:rsidR="0020326A" w:rsidRPr="00945921">
                <w:rPr>
                  <w:rStyle w:val="Hyperlink"/>
                  <w:rFonts w:cs="Arial"/>
                </w:rPr>
                <w:t>S1-150154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D34DA" w14:textId="77777777" w:rsidR="0020326A" w:rsidRDefault="0020326A" w:rsidP="00AF513C">
            <w:pPr>
              <w:snapToGrid w:val="0"/>
              <w:spacing w:after="0" w:line="240" w:lineRule="auto"/>
            </w:pPr>
            <w:r>
              <w:t>ETRI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15EFF" w14:textId="77777777" w:rsidR="0020326A" w:rsidRDefault="0020326A" w:rsidP="00AF513C">
            <w:pPr>
              <w:snapToGrid w:val="0"/>
              <w:spacing w:after="0" w:line="240" w:lineRule="auto"/>
            </w:pPr>
            <w:r>
              <w:t>Discussion on V2X over LTE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62145" w14:textId="77777777" w:rsidR="0020326A" w:rsidRPr="00730A2E" w:rsidRDefault="0020326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73C98" w14:textId="77777777" w:rsidR="0020326A" w:rsidRPr="00730A2E" w:rsidRDefault="0020326A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662CA" w:rsidRPr="001E1D1F" w14:paraId="5EB08A93" w14:textId="77777777" w:rsidTr="00113C6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169D8" w14:textId="35C12110" w:rsidR="006662CA" w:rsidRDefault="006662CA" w:rsidP="00113C6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64421" w14:textId="569811F7" w:rsidR="006662CA" w:rsidRPr="001F6ACB" w:rsidRDefault="00DA5FE3" w:rsidP="00113C6B">
            <w:pPr>
              <w:snapToGrid w:val="0"/>
              <w:spacing w:after="0" w:line="240" w:lineRule="auto"/>
              <w:rPr>
                <w:rFonts w:cs="Arial"/>
              </w:rPr>
            </w:pPr>
            <w:hyperlink r:id="rId66" w:history="1">
              <w:r w:rsidR="006662CA" w:rsidRPr="00DA5FE3">
                <w:rPr>
                  <w:rStyle w:val="Hyperlink"/>
                  <w:rFonts w:cs="Arial"/>
                </w:rPr>
                <w:t>S1-150075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09CD3" w14:textId="77777777" w:rsidR="006662CA" w:rsidRPr="0062736A" w:rsidRDefault="006662CA" w:rsidP="00113C6B">
            <w:pPr>
              <w:snapToGrid w:val="0"/>
              <w:spacing w:after="0" w:line="240" w:lineRule="auto"/>
            </w:pPr>
            <w:r>
              <w:t>ITRI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D27A4" w14:textId="77777777" w:rsidR="006662CA" w:rsidRPr="00CD7F2F" w:rsidRDefault="006662CA" w:rsidP="00113C6B">
            <w:pPr>
              <w:snapToGrid w:val="0"/>
              <w:spacing w:after="0" w:line="240" w:lineRule="auto"/>
            </w:pPr>
            <w:r>
              <w:t>Discussion on very High Mobility Networks &amp; Scenarios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68204" w14:textId="77777777" w:rsidR="006662CA" w:rsidRPr="00730A2E" w:rsidRDefault="006662CA" w:rsidP="00113C6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69935" w14:textId="77777777" w:rsidR="006662CA" w:rsidRPr="00730A2E" w:rsidRDefault="006662CA" w:rsidP="00113C6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57F4" w:rsidRPr="001E1D1F" w14:paraId="07818609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B19C" w14:textId="77777777" w:rsidR="003057F4" w:rsidRDefault="003057F4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C86E9" w14:textId="5FA044F9" w:rsidR="003057F4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67" w:history="1">
              <w:r w:rsidR="003057F4" w:rsidRPr="00945921">
                <w:rPr>
                  <w:rStyle w:val="Hyperlink"/>
                  <w:rFonts w:cs="Arial"/>
                </w:rPr>
                <w:t>S1-150108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7F4D" w14:textId="77777777" w:rsidR="003057F4" w:rsidRPr="0062736A" w:rsidRDefault="003057F4" w:rsidP="00AF513C">
            <w:pPr>
              <w:snapToGrid w:val="0"/>
              <w:spacing w:after="0" w:line="240" w:lineRule="auto"/>
            </w:pPr>
            <w:r>
              <w:t>GM-OnStar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05A9A" w14:textId="77777777" w:rsidR="003057F4" w:rsidRPr="00CD7F2F" w:rsidRDefault="003057F4" w:rsidP="00AF513C">
            <w:pPr>
              <w:snapToGrid w:val="0"/>
              <w:spacing w:after="0" w:line="240" w:lineRule="auto"/>
            </w:pPr>
            <w:r>
              <w:t>Automotive Use Cases for LTE-based V2X Study Item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B78A" w14:textId="77777777" w:rsidR="003057F4" w:rsidRPr="00730A2E" w:rsidRDefault="003057F4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DEAB2" w14:textId="77777777" w:rsidR="003057F4" w:rsidRPr="00730A2E" w:rsidRDefault="003057F4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326A" w:rsidRPr="001E1D1F" w14:paraId="702DEBB0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DFF4D" w14:textId="3764DF18" w:rsidR="0020326A" w:rsidRDefault="00361728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19FE" w14:textId="648C065E" w:rsidR="0020326A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68" w:history="1">
              <w:r w:rsidR="0020326A" w:rsidRPr="00945921">
                <w:rPr>
                  <w:rStyle w:val="Hyperlink"/>
                  <w:rFonts w:cs="Arial"/>
                </w:rPr>
                <w:t>S1-150054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A0A21" w14:textId="76027DCA" w:rsidR="0020326A" w:rsidRPr="0062736A" w:rsidRDefault="00361728" w:rsidP="00AF513C">
            <w:pPr>
              <w:snapToGrid w:val="0"/>
              <w:spacing w:after="0" w:line="240" w:lineRule="auto"/>
            </w:pPr>
            <w:r>
              <w:t>LG Electronics Inc.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35A32" w14:textId="28CF1139" w:rsidR="0020326A" w:rsidRPr="00CD7F2F" w:rsidRDefault="00361728" w:rsidP="00AF513C">
            <w:pPr>
              <w:snapToGrid w:val="0"/>
              <w:spacing w:after="0" w:line="240" w:lineRule="auto"/>
            </w:pPr>
            <w:r>
              <w:t>Proposed study on LTE-based V2X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81191" w14:textId="77777777" w:rsidR="0020326A" w:rsidRPr="00730A2E" w:rsidRDefault="0020326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ECF9" w14:textId="77777777" w:rsidR="0020326A" w:rsidRPr="00730A2E" w:rsidRDefault="0020326A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326A" w:rsidRPr="001E1D1F" w14:paraId="5888B306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C3E62" w14:textId="100917F2" w:rsidR="0020326A" w:rsidRDefault="00361728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27F2" w14:textId="4C3B1878" w:rsidR="0020326A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69" w:history="1">
              <w:r w:rsidR="0020326A" w:rsidRPr="00945921">
                <w:rPr>
                  <w:rStyle w:val="Hyperlink"/>
                  <w:rFonts w:cs="Arial"/>
                </w:rPr>
                <w:t>S1-150067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3296E" w14:textId="0CA84633" w:rsidR="0020326A" w:rsidRPr="00945921" w:rsidRDefault="00361728" w:rsidP="00AF513C">
            <w:pPr>
              <w:snapToGrid w:val="0"/>
              <w:spacing w:after="0" w:line="240" w:lineRule="auto"/>
              <w:rPr>
                <w:lang w:val="de-DE"/>
              </w:rPr>
            </w:pPr>
            <w:r>
              <w:rPr>
                <w:lang w:val="de-DE"/>
              </w:rPr>
              <w:t>Samsung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95BD7" w14:textId="5E6D2D97" w:rsidR="0020326A" w:rsidRPr="00CD7F2F" w:rsidRDefault="00361728" w:rsidP="00AF513C">
            <w:pPr>
              <w:snapToGrid w:val="0"/>
              <w:spacing w:after="0" w:line="240" w:lineRule="auto"/>
            </w:pPr>
            <w:r>
              <w:t>New SID on Service Requirements for Vehicular Communication in 3GPP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431C" w14:textId="77777777" w:rsidR="0020326A" w:rsidRPr="00730A2E" w:rsidRDefault="0020326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C7A9C" w14:textId="77777777" w:rsidR="0020326A" w:rsidRPr="00730A2E" w:rsidRDefault="0020326A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326A" w:rsidRPr="001E1D1F" w14:paraId="0A77EBC7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96F4E" w14:textId="136A7254" w:rsidR="0020326A" w:rsidRDefault="003428B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FEEB4" w14:textId="65FDD618" w:rsidR="0020326A" w:rsidRDefault="00DA5FE3" w:rsidP="00AF513C">
            <w:pPr>
              <w:snapToGrid w:val="0"/>
              <w:spacing w:after="0" w:line="240" w:lineRule="auto"/>
            </w:pPr>
            <w:hyperlink r:id="rId70" w:history="1">
              <w:r w:rsidR="0020326A" w:rsidRPr="00945921">
                <w:rPr>
                  <w:rStyle w:val="Hyperlink"/>
                  <w:rFonts w:cs="Arial"/>
                </w:rPr>
                <w:t>S1-150153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57AC2" w14:textId="415A9E54" w:rsidR="0020326A" w:rsidRDefault="003428BA" w:rsidP="00AF513C">
            <w:pPr>
              <w:snapToGrid w:val="0"/>
              <w:spacing w:after="0" w:line="240" w:lineRule="auto"/>
            </w:pPr>
            <w:r>
              <w:t>ETRI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389F" w14:textId="50EFA7CF" w:rsidR="0020326A" w:rsidRDefault="003428BA" w:rsidP="00AF513C">
            <w:pPr>
              <w:snapToGrid w:val="0"/>
              <w:spacing w:after="0" w:line="240" w:lineRule="auto"/>
            </w:pPr>
            <w:r>
              <w:t>New Study Item Proposal: Feasibility Study on V2X over LTE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04EE" w14:textId="77777777" w:rsidR="0020326A" w:rsidRPr="00730A2E" w:rsidRDefault="0020326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D7C8" w14:textId="77777777" w:rsidR="0020326A" w:rsidRPr="00730A2E" w:rsidRDefault="0020326A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2FAD" w:rsidRPr="001E1D1F" w14:paraId="78969BF6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32619" w14:textId="77777777" w:rsidR="00482FAD" w:rsidRDefault="00482FAD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68F3" w14:textId="2487FAA1" w:rsidR="00482FAD" w:rsidRDefault="00DA5FE3" w:rsidP="00AF513C">
            <w:pPr>
              <w:snapToGrid w:val="0"/>
              <w:spacing w:after="0" w:line="240" w:lineRule="auto"/>
            </w:pPr>
            <w:hyperlink r:id="rId71" w:history="1">
              <w:r w:rsidR="00482FAD" w:rsidRPr="00945921">
                <w:rPr>
                  <w:rStyle w:val="Hyperlink"/>
                  <w:rFonts w:cs="Arial"/>
                </w:rPr>
                <w:t>S1-150140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BD9EA" w14:textId="77777777" w:rsidR="00482FAD" w:rsidRDefault="00482FAD" w:rsidP="00AF513C">
            <w:pPr>
              <w:snapToGrid w:val="0"/>
              <w:spacing w:after="0" w:line="240" w:lineRule="auto"/>
            </w:pPr>
            <w:r>
              <w:t>Huawei, Hisilicon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3C338" w14:textId="77777777" w:rsidR="00482FAD" w:rsidRDefault="00482FAD" w:rsidP="00AF513C">
            <w:pPr>
              <w:snapToGrid w:val="0"/>
              <w:spacing w:after="0" w:line="240" w:lineRule="auto"/>
            </w:pPr>
            <w:r>
              <w:t>V2X services are already defined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513AF" w14:textId="77777777" w:rsidR="00482FAD" w:rsidRPr="00730A2E" w:rsidRDefault="00482FAD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10055" w14:textId="77777777" w:rsidR="00482FAD" w:rsidRPr="00730A2E" w:rsidRDefault="00482FAD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EE38C3" w:rsidRPr="001E1D1F" w14:paraId="28202EF0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DB65" w14:textId="77777777" w:rsidR="00EE38C3" w:rsidRDefault="00EE38C3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173B5" w14:textId="6F08E693" w:rsidR="00EE38C3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72" w:history="1">
              <w:r w:rsidR="00EE38C3" w:rsidRPr="00945921">
                <w:rPr>
                  <w:rStyle w:val="Hyperlink"/>
                  <w:rFonts w:cs="Arial"/>
                </w:rPr>
                <w:t>S1-150055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9B34" w14:textId="77777777" w:rsidR="00EE38C3" w:rsidRPr="0062736A" w:rsidRDefault="00EE38C3">
            <w:pPr>
              <w:snapToGrid w:val="0"/>
              <w:spacing w:after="0" w:line="240" w:lineRule="auto"/>
            </w:pPr>
            <w:r>
              <w:t>LG Electronics Inc.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EF96D" w14:textId="77777777" w:rsidR="00EE38C3" w:rsidRPr="00CD7F2F" w:rsidRDefault="00EE38C3" w:rsidP="00AF513C">
            <w:pPr>
              <w:snapToGrid w:val="0"/>
              <w:spacing w:after="0" w:line="240" w:lineRule="auto"/>
            </w:pPr>
            <w:r>
              <w:t>Proposed Skeleton for V2X TR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A03D" w14:textId="77777777" w:rsidR="00EE38C3" w:rsidRPr="00730A2E" w:rsidRDefault="00EE38C3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359A" w14:textId="77777777" w:rsidR="00EE38C3" w:rsidRPr="00730A2E" w:rsidRDefault="00EE38C3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E38C3" w:rsidRPr="001E1D1F" w14:paraId="45471C0E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666E" w14:textId="77777777" w:rsidR="00EE38C3" w:rsidRDefault="00EE38C3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78179" w14:textId="61F9DF3E" w:rsidR="00EE38C3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73" w:history="1">
              <w:r w:rsidR="00EE38C3" w:rsidRPr="00945921">
                <w:rPr>
                  <w:rStyle w:val="Hyperlink"/>
                  <w:rFonts w:cs="Arial"/>
                </w:rPr>
                <w:t>S1-150057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ECE02" w14:textId="77777777" w:rsidR="00EE38C3" w:rsidRPr="0062736A" w:rsidRDefault="00EE38C3">
            <w:pPr>
              <w:snapToGrid w:val="0"/>
              <w:spacing w:after="0" w:line="240" w:lineRule="auto"/>
            </w:pPr>
            <w:r>
              <w:t>LG Electronics Inc.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EE67" w14:textId="77777777" w:rsidR="00EE38C3" w:rsidRPr="00CD7F2F" w:rsidRDefault="00EE38C3" w:rsidP="00AF513C">
            <w:pPr>
              <w:snapToGrid w:val="0"/>
              <w:spacing w:after="0" w:line="240" w:lineRule="auto"/>
            </w:pPr>
            <w:r>
              <w:t>Proposed Text for Overview Section for V2X TR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3D0C9" w14:textId="77777777" w:rsidR="00EE38C3" w:rsidRPr="00730A2E" w:rsidRDefault="00EE38C3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BA76" w14:textId="77777777" w:rsidR="00EE38C3" w:rsidRPr="00730A2E" w:rsidRDefault="00EE38C3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253FEE" w:rsidRPr="001E1D1F" w14:paraId="02C63348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5D63" w14:textId="77777777" w:rsidR="00253FEE" w:rsidRDefault="00253FEE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852A" w14:textId="37AE21E3" w:rsidR="00253FEE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74" w:history="1">
              <w:r w:rsidR="00253FEE" w:rsidRPr="00945921">
                <w:rPr>
                  <w:rStyle w:val="Hyperlink"/>
                  <w:rFonts w:cs="Arial"/>
                </w:rPr>
                <w:t>S1-150056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7932C" w14:textId="77777777" w:rsidR="00253FEE" w:rsidRPr="0062736A" w:rsidRDefault="00253FEE" w:rsidP="00AF513C">
            <w:pPr>
              <w:snapToGrid w:val="0"/>
              <w:spacing w:after="0" w:line="240" w:lineRule="auto"/>
            </w:pPr>
            <w:r>
              <w:t>LG Electronics Inc.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BC93" w14:textId="77777777" w:rsidR="00253FEE" w:rsidRPr="00CD7F2F" w:rsidRDefault="00253FEE" w:rsidP="00AF513C">
            <w:pPr>
              <w:snapToGrid w:val="0"/>
              <w:spacing w:after="0" w:line="240" w:lineRule="auto"/>
            </w:pPr>
            <w:r>
              <w:t>Definitions and abbreviations for V2X TR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03914" w14:textId="77777777" w:rsidR="00253FEE" w:rsidRPr="00730A2E" w:rsidRDefault="00253FEE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AA0C4" w14:textId="77777777" w:rsidR="00253FEE" w:rsidRPr="00730A2E" w:rsidRDefault="00253FEE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EE38C3" w:rsidRPr="00B04844" w14:paraId="549BD460" w14:textId="77777777" w:rsidTr="00482FAD">
        <w:trPr>
          <w:trHeight w:val="141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391E25C5" w14:textId="77777777" w:rsidR="00EE38C3" w:rsidRDefault="00EE38C3" w:rsidP="00482FAD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V2V</w:t>
            </w:r>
          </w:p>
        </w:tc>
      </w:tr>
      <w:tr w:rsidR="00EC185D" w:rsidRPr="001E1D1F" w14:paraId="18476F58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C48C" w14:textId="77777777" w:rsidR="00EC185D" w:rsidRDefault="00EC185D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CE28F" w14:textId="52835F82" w:rsidR="00EC185D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75" w:history="1">
              <w:r w:rsidR="00EC185D" w:rsidRPr="00945921">
                <w:rPr>
                  <w:rStyle w:val="Hyperlink"/>
                  <w:rFonts w:cs="Arial"/>
                </w:rPr>
                <w:t>S1-150058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C6E86" w14:textId="77777777" w:rsidR="00EC185D" w:rsidRPr="0062736A" w:rsidRDefault="00EC185D" w:rsidP="00AF513C">
            <w:pPr>
              <w:snapToGrid w:val="0"/>
              <w:spacing w:after="0" w:line="240" w:lineRule="auto"/>
            </w:pPr>
            <w:r>
              <w:t>LG Electronics Inc.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FE12" w14:textId="77777777" w:rsidR="00EC185D" w:rsidRPr="00CD7F2F" w:rsidRDefault="00EC185D" w:rsidP="00AF513C">
            <w:pPr>
              <w:snapToGrid w:val="0"/>
              <w:spacing w:after="0" w:line="240" w:lineRule="auto"/>
            </w:pPr>
            <w:r>
              <w:t xml:space="preserve">V2V Use cases for Road Safety services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7C7E4" w14:textId="77777777" w:rsidR="00EC185D" w:rsidRPr="00730A2E" w:rsidRDefault="00EC185D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8AE8" w14:textId="0B91B94E" w:rsidR="00AC2A6A" w:rsidRPr="00945921" w:rsidRDefault="00AC2A6A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5921">
              <w:rPr>
                <w:rFonts w:eastAsia="Arial Unicode MS" w:cs="Arial"/>
                <w:szCs w:val="18"/>
                <w:lang w:eastAsia="ar-SA"/>
              </w:rPr>
              <w:t>Collision warning</w:t>
            </w:r>
          </w:p>
          <w:p w14:paraId="012C3705" w14:textId="77777777" w:rsidR="00EC185D" w:rsidRPr="00730A2E" w:rsidRDefault="00EC185D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EC185D" w:rsidRPr="001E1D1F" w14:paraId="512819CC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431D" w14:textId="77777777" w:rsidR="00EC185D" w:rsidRDefault="00EC185D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65ABB" w14:textId="44F60136" w:rsidR="00EC185D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76" w:history="1">
              <w:r w:rsidR="00EC185D" w:rsidRPr="00945921">
                <w:rPr>
                  <w:rStyle w:val="Hyperlink"/>
                  <w:rFonts w:cs="Arial"/>
                </w:rPr>
                <w:t>S1-150117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9A0E" w14:textId="77777777" w:rsidR="00EC185D" w:rsidRPr="0062736A" w:rsidRDefault="00EC185D" w:rsidP="00AF513C">
            <w:pPr>
              <w:snapToGrid w:val="0"/>
              <w:spacing w:after="0" w:line="240" w:lineRule="auto"/>
            </w:pPr>
            <w: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CC5A" w14:textId="77777777" w:rsidR="00EC185D" w:rsidRPr="00CD7F2F" w:rsidRDefault="00EC185D" w:rsidP="00AF513C">
            <w:pPr>
              <w:snapToGrid w:val="0"/>
              <w:spacing w:after="0" w:line="240" w:lineRule="auto"/>
            </w:pPr>
            <w:r>
              <w:t>V2X Use Case: Forward Collision Warning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1542F" w14:textId="77777777" w:rsidR="00EC185D" w:rsidRPr="00730A2E" w:rsidRDefault="00EC185D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9D29" w14:textId="77777777" w:rsidR="00AC2A6A" w:rsidRPr="002C5186" w:rsidRDefault="00AC2A6A" w:rsidP="00AC2A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C5186">
              <w:rPr>
                <w:rFonts w:eastAsia="Arial Unicode MS" w:cs="Arial"/>
                <w:szCs w:val="18"/>
                <w:lang w:eastAsia="ar-SA"/>
              </w:rPr>
              <w:t>Collision warning</w:t>
            </w:r>
          </w:p>
          <w:p w14:paraId="111797D2" w14:textId="77777777" w:rsidR="00EC185D" w:rsidRPr="00730A2E" w:rsidRDefault="00EC185D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lastRenderedPageBreak/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0418FE" w:rsidRPr="001E1D1F" w14:paraId="0C6FFF9E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DED68" w14:textId="77777777" w:rsidR="000418FE" w:rsidRDefault="000418FE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9912A" w14:textId="7321E597" w:rsidR="000418FE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77" w:history="1">
              <w:r w:rsidR="000418FE" w:rsidRPr="00945921">
                <w:rPr>
                  <w:rStyle w:val="Hyperlink"/>
                  <w:rFonts w:cs="Arial"/>
                </w:rPr>
                <w:t>S1-150118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2BEB2" w14:textId="77777777" w:rsidR="000418FE" w:rsidRPr="0062736A" w:rsidRDefault="000418FE" w:rsidP="00AF513C">
            <w:pPr>
              <w:snapToGrid w:val="0"/>
              <w:spacing w:after="0" w:line="240" w:lineRule="auto"/>
            </w:pPr>
            <w: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A5C41" w14:textId="77777777" w:rsidR="000418FE" w:rsidRPr="00CD7F2F" w:rsidRDefault="000418FE" w:rsidP="00AF513C">
            <w:pPr>
              <w:snapToGrid w:val="0"/>
              <w:spacing w:after="0" w:line="240" w:lineRule="auto"/>
            </w:pPr>
            <w:r>
              <w:t>V2X Use Case: Control Loss Warning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1D5D1" w14:textId="77777777" w:rsidR="000418FE" w:rsidRPr="00730A2E" w:rsidRDefault="000418FE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B993" w14:textId="6E0E62CB" w:rsidR="000418FE" w:rsidRPr="00730A2E" w:rsidRDefault="007A14BE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8F4B3B" w:rsidRPr="001E1D1F" w14:paraId="190F113F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2A9CE" w14:textId="77777777" w:rsidR="008F4B3B" w:rsidRDefault="008F4B3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925EA" w14:textId="625A0AA3" w:rsidR="008F4B3B" w:rsidRDefault="00DA5FE3" w:rsidP="00AF513C">
            <w:pPr>
              <w:snapToGrid w:val="0"/>
              <w:spacing w:after="0" w:line="240" w:lineRule="auto"/>
            </w:pPr>
            <w:hyperlink r:id="rId78" w:history="1">
              <w:r w:rsidR="008F4B3B" w:rsidRPr="00945921">
                <w:rPr>
                  <w:rStyle w:val="Hyperlink"/>
                  <w:rFonts w:cs="Arial"/>
                </w:rPr>
                <w:t>S1-150141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0795E" w14:textId="77777777" w:rsidR="008F4B3B" w:rsidRDefault="008F4B3B" w:rsidP="00AF513C">
            <w:pPr>
              <w:snapToGrid w:val="0"/>
              <w:spacing w:after="0" w:line="240" w:lineRule="auto"/>
            </w:pPr>
            <w:r>
              <w:t>Huawei, Hisilicon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F28E" w14:textId="77777777" w:rsidR="008F4B3B" w:rsidRDefault="008F4B3B" w:rsidP="00AF513C">
            <w:pPr>
              <w:snapToGrid w:val="0"/>
              <w:spacing w:after="0" w:line="240" w:lineRule="auto"/>
            </w:pPr>
            <w:r>
              <w:t>V2V use case for Emergency Vehicle Warning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D82C" w14:textId="77777777" w:rsidR="008F4B3B" w:rsidRPr="00730A2E" w:rsidRDefault="008F4B3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FEBA" w14:textId="77777777" w:rsidR="008F4B3B" w:rsidRPr="00730A2E" w:rsidRDefault="008F4B3B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8F4B3B" w:rsidRPr="001E1D1F" w14:paraId="5DB02316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5209" w14:textId="77777777" w:rsidR="008F4B3B" w:rsidRDefault="008F4B3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0D4B" w14:textId="426F4B06" w:rsidR="008F4B3B" w:rsidRDefault="00DA5FE3" w:rsidP="00AF513C">
            <w:pPr>
              <w:snapToGrid w:val="0"/>
              <w:spacing w:after="0" w:line="240" w:lineRule="auto"/>
            </w:pPr>
            <w:hyperlink r:id="rId79" w:history="1">
              <w:r w:rsidR="008F4B3B" w:rsidRPr="00945921">
                <w:rPr>
                  <w:rStyle w:val="Hyperlink"/>
                  <w:rFonts w:cs="Arial"/>
                </w:rPr>
                <w:t>S1-150142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FD0FD" w14:textId="77777777" w:rsidR="008F4B3B" w:rsidRDefault="008F4B3B" w:rsidP="00AF513C">
            <w:pPr>
              <w:snapToGrid w:val="0"/>
              <w:spacing w:after="0" w:line="240" w:lineRule="auto"/>
            </w:pPr>
            <w:r>
              <w:t>Huawei, Hisilicon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12C1D" w14:textId="77777777" w:rsidR="008F4B3B" w:rsidRDefault="008F4B3B" w:rsidP="00AF513C">
            <w:pPr>
              <w:snapToGrid w:val="0"/>
              <w:spacing w:after="0" w:line="240" w:lineRule="auto"/>
            </w:pPr>
            <w:r>
              <w:t>V2V use case for Emergency Vehicle Stop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622D7" w14:textId="77777777" w:rsidR="008F4B3B" w:rsidRPr="00730A2E" w:rsidRDefault="008F4B3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3E77" w14:textId="77777777" w:rsidR="008F4B3B" w:rsidRPr="00730A2E" w:rsidRDefault="008F4B3B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C54A30" w:rsidRPr="001E1D1F" w14:paraId="5E4203DB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D786C" w14:textId="77777777" w:rsidR="00C54A30" w:rsidRDefault="00C54A30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18726" w14:textId="77AD7044" w:rsidR="00C54A30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80" w:history="1">
              <w:r w:rsidR="00C54A30" w:rsidRPr="00945921">
                <w:rPr>
                  <w:rStyle w:val="Hyperlink"/>
                  <w:rFonts w:cs="Arial"/>
                </w:rPr>
                <w:t>S1-150122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A9451" w14:textId="77777777" w:rsidR="00C54A30" w:rsidRPr="0062736A" w:rsidRDefault="00C54A30" w:rsidP="00AF513C">
            <w:pPr>
              <w:snapToGrid w:val="0"/>
              <w:spacing w:after="0" w:line="240" w:lineRule="auto"/>
            </w:pPr>
            <w: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ED9F" w14:textId="77777777" w:rsidR="00C54A30" w:rsidRPr="00CD7F2F" w:rsidRDefault="00C54A30" w:rsidP="00AF513C">
            <w:pPr>
              <w:snapToGrid w:val="0"/>
              <w:spacing w:after="0" w:line="240" w:lineRule="auto"/>
            </w:pPr>
            <w:r>
              <w:t>V2X Use Case: Hazardous Road Condition Warning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0D2E3" w14:textId="77777777" w:rsidR="00C54A30" w:rsidRPr="00730A2E" w:rsidRDefault="00C54A30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73E68" w14:textId="77777777" w:rsidR="00C54A30" w:rsidRPr="00730A2E" w:rsidRDefault="00C54A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C54A30" w:rsidRPr="001E1D1F" w14:paraId="45737DCA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E607C" w14:textId="77777777" w:rsidR="00C54A30" w:rsidRDefault="00C54A30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82F0B" w14:textId="545F8DB7" w:rsidR="00C54A30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81" w:history="1">
              <w:r w:rsidR="00C54A30" w:rsidRPr="00945921">
                <w:rPr>
                  <w:rStyle w:val="Hyperlink"/>
                  <w:rFonts w:cs="Arial"/>
                </w:rPr>
                <w:t>S1-150120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1831A" w14:textId="77777777" w:rsidR="00C54A30" w:rsidRPr="0062736A" w:rsidRDefault="00C54A30" w:rsidP="00AF513C">
            <w:pPr>
              <w:snapToGrid w:val="0"/>
              <w:spacing w:after="0" w:line="240" w:lineRule="auto"/>
            </w:pPr>
            <w: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F4892" w14:textId="77777777" w:rsidR="00C54A30" w:rsidRPr="00CD7F2F" w:rsidRDefault="00C54A30" w:rsidP="00AF513C">
            <w:pPr>
              <w:snapToGrid w:val="0"/>
              <w:spacing w:after="0" w:line="240" w:lineRule="auto"/>
            </w:pPr>
            <w:r>
              <w:t>V2X Use Case – Cooperative Adaptive Cruise Control and Platooning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FF7DC" w14:textId="77777777" w:rsidR="00C54A30" w:rsidRPr="00730A2E" w:rsidRDefault="00C54A30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47F46" w14:textId="77777777" w:rsidR="00C54A30" w:rsidRPr="00730A2E" w:rsidRDefault="00C54A30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602B22" w:rsidRPr="001E1D1F" w14:paraId="36F0042D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C281E" w14:textId="77777777" w:rsidR="00602B22" w:rsidRDefault="00602B22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BE561" w14:textId="42D695DB" w:rsidR="00602B22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82" w:history="1">
              <w:r w:rsidR="00602B22" w:rsidRPr="00945921">
                <w:rPr>
                  <w:rStyle w:val="Hyperlink"/>
                  <w:rFonts w:cs="Arial"/>
                </w:rPr>
                <w:t>S1-150033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BC50" w14:textId="77777777" w:rsidR="00602B22" w:rsidRPr="0062736A" w:rsidRDefault="00602B22" w:rsidP="00AF513C">
            <w:pPr>
              <w:snapToGrid w:val="0"/>
              <w:spacing w:after="0" w:line="240" w:lineRule="auto"/>
            </w:pPr>
            <w:r>
              <w:t>III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2F7C" w14:textId="77777777" w:rsidR="00602B22" w:rsidRPr="00CD7F2F" w:rsidRDefault="00602B22" w:rsidP="00AF513C">
            <w:pPr>
              <w:snapToGrid w:val="0"/>
              <w:spacing w:after="0" w:line="240" w:lineRule="auto"/>
            </w:pPr>
            <w:r>
              <w:t>V2X Use Case: Relative speed between ProSe-enabled UEs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EB3DD" w14:textId="77777777" w:rsidR="00602B22" w:rsidRPr="00730A2E" w:rsidRDefault="00602B22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6FCE1" w14:textId="77777777" w:rsidR="00602B22" w:rsidRPr="00730A2E" w:rsidRDefault="00602B22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912D65" w:rsidRPr="001E1D1F" w14:paraId="27B09E00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21703" w14:textId="77777777" w:rsidR="00912D65" w:rsidRDefault="00912D65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AE85" w14:textId="4503B687" w:rsidR="00912D65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83" w:history="1">
              <w:r w:rsidR="00912D65" w:rsidRPr="00945921">
                <w:rPr>
                  <w:rStyle w:val="Hyperlink"/>
                  <w:rFonts w:cs="Arial"/>
                </w:rPr>
                <w:t>S1-150090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91BC0" w14:textId="77777777" w:rsidR="00912D65" w:rsidRPr="0062736A" w:rsidRDefault="00912D65" w:rsidP="00AF513C">
            <w:pPr>
              <w:snapToGrid w:val="0"/>
              <w:spacing w:after="0" w:line="240" w:lineRule="auto"/>
            </w:pPr>
            <w:r>
              <w:t>Ericsson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A831F" w14:textId="77777777" w:rsidR="00912D65" w:rsidRPr="00CD7F2F" w:rsidRDefault="00912D65" w:rsidP="00AF513C">
            <w:pPr>
              <w:snapToGrid w:val="0"/>
              <w:spacing w:after="0" w:line="240" w:lineRule="auto"/>
            </w:pPr>
            <w:r>
              <w:t>V2V ProSe requirements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5052B" w14:textId="77777777" w:rsidR="00912D65" w:rsidRPr="00730A2E" w:rsidRDefault="00912D65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41258" w14:textId="77777777" w:rsidR="00912D65" w:rsidRPr="00730A2E" w:rsidRDefault="00912D65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12D65" w:rsidRPr="001E1D1F" w14:paraId="461F761D" w14:textId="77777777" w:rsidTr="00FA64C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A2C49" w14:textId="77777777" w:rsidR="00912D65" w:rsidRDefault="00912D65" w:rsidP="00FA64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AE88" w14:textId="6BB3A981" w:rsidR="00912D65" w:rsidRPr="00FA64CD" w:rsidRDefault="00DA5FE3" w:rsidP="00FA64CD">
            <w:pPr>
              <w:snapToGrid w:val="0"/>
              <w:spacing w:after="0" w:line="240" w:lineRule="auto"/>
            </w:pPr>
            <w:hyperlink r:id="rId84" w:history="1">
              <w:r w:rsidR="00912D65" w:rsidRPr="00DA5FE3">
                <w:rPr>
                  <w:rStyle w:val="Hyperlink"/>
                  <w:rFonts w:cs="Arial"/>
                </w:rPr>
                <w:t>S1-150145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7238" w14:textId="77777777" w:rsidR="00912D65" w:rsidRDefault="00912D65" w:rsidP="00FA64CD">
            <w:pPr>
              <w:snapToGrid w:val="0"/>
              <w:spacing w:after="0" w:line="240" w:lineRule="auto"/>
            </w:pPr>
            <w:r>
              <w:t>Huawei, HiSilicon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ADE0" w14:textId="77777777" w:rsidR="00912D65" w:rsidRDefault="00912D65" w:rsidP="00FA64CD">
            <w:pPr>
              <w:snapToGrid w:val="0"/>
              <w:spacing w:after="0" w:line="240" w:lineRule="auto"/>
            </w:pPr>
            <w:r>
              <w:t>TS 22.278 v13.2.0: ProSe performance requirements to Support V2V/V2I Safety Service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65AEB" w14:textId="77777777" w:rsidR="00912D65" w:rsidRPr="00EC0D70" w:rsidRDefault="00912D65" w:rsidP="00FA64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ABC78" w14:textId="77777777" w:rsidR="00912D65" w:rsidRDefault="00912D65" w:rsidP="00FA64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Moved from section </w:t>
            </w:r>
            <w:r>
              <w:rPr>
                <w:rFonts w:eastAsia="Arial Unicode MS" w:cs="Arial"/>
                <w:szCs w:val="18"/>
                <w:lang w:eastAsia="ar-SA"/>
              </w:rPr>
              <w:fldChar w:fldCharType="begin"/>
            </w:r>
            <w:r>
              <w:rPr>
                <w:rFonts w:eastAsia="Arial Unicode MS" w:cs="Arial"/>
                <w:szCs w:val="18"/>
                <w:lang w:eastAsia="ar-SA"/>
              </w:rPr>
              <w:instrText xml:space="preserve"> REF _Ref409795108 \r \h </w:instrText>
            </w:r>
            <w:r>
              <w:rPr>
                <w:rFonts w:eastAsia="Arial Unicode MS" w:cs="Arial"/>
                <w:szCs w:val="18"/>
                <w:lang w:eastAsia="ar-SA"/>
              </w:rPr>
            </w:r>
            <w:r>
              <w:rPr>
                <w:rFonts w:eastAsia="Arial Unicode MS" w:cs="Arial"/>
                <w:szCs w:val="18"/>
                <w:lang w:eastAsia="ar-SA"/>
              </w:rPr>
              <w:fldChar w:fldCharType="separate"/>
            </w:r>
            <w:r>
              <w:rPr>
                <w:rFonts w:eastAsia="Arial Unicode MS" w:cs="Arial"/>
                <w:szCs w:val="18"/>
                <w:lang w:eastAsia="ar-SA"/>
              </w:rPr>
              <w:t>7.3</w:t>
            </w:r>
            <w:r>
              <w:rPr>
                <w:rFonts w:eastAsia="Arial Unicode MS" w:cs="Arial"/>
                <w:szCs w:val="18"/>
                <w:lang w:eastAsia="ar-SA"/>
              </w:rPr>
              <w:fldChar w:fldCharType="end"/>
            </w:r>
          </w:p>
          <w:p w14:paraId="07DD0BEF" w14:textId="77777777" w:rsidR="00912D65" w:rsidRDefault="00912D65" w:rsidP="00FA64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TEI13 Rel-13 CR0218R- Cat B</w:t>
            </w:r>
          </w:p>
        </w:tc>
      </w:tr>
      <w:tr w:rsidR="003057F4" w:rsidRPr="00B04844" w14:paraId="06F9A7C4" w14:textId="77777777" w:rsidTr="00482FAD">
        <w:trPr>
          <w:trHeight w:val="141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3BFA28BD" w14:textId="77777777" w:rsidR="003057F4" w:rsidRDefault="003057F4" w:rsidP="00482FAD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V2X: other aspects</w:t>
            </w:r>
          </w:p>
        </w:tc>
      </w:tr>
      <w:tr w:rsidR="003413EA" w:rsidRPr="001E1D1F" w14:paraId="067A4E21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FBEB5" w14:textId="77777777" w:rsidR="003413EA" w:rsidRDefault="003413E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415B3" w14:textId="6AF64CF0" w:rsidR="003413EA" w:rsidRDefault="00DA5FE3" w:rsidP="00AF513C">
            <w:pPr>
              <w:snapToGrid w:val="0"/>
              <w:spacing w:after="0" w:line="240" w:lineRule="auto"/>
            </w:pPr>
            <w:hyperlink r:id="rId85" w:history="1">
              <w:r w:rsidR="003413EA" w:rsidRPr="00945921">
                <w:rPr>
                  <w:rStyle w:val="Hyperlink"/>
                  <w:rFonts w:cs="Arial"/>
                </w:rPr>
                <w:t>S1-150143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135BC" w14:textId="77777777" w:rsidR="003413EA" w:rsidRDefault="003413EA" w:rsidP="00AF513C">
            <w:pPr>
              <w:snapToGrid w:val="0"/>
              <w:spacing w:after="0" w:line="240" w:lineRule="auto"/>
            </w:pPr>
            <w:r>
              <w:t>Huawei, Hisilicon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778F7" w14:textId="77777777" w:rsidR="003413EA" w:rsidRDefault="003413EA" w:rsidP="00AF513C">
            <w:pPr>
              <w:snapToGrid w:val="0"/>
              <w:spacing w:after="0" w:line="240" w:lineRule="auto"/>
            </w:pPr>
            <w:r>
              <w:t>V2I use case for Emergency Vehicle Stop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86562" w14:textId="77777777" w:rsidR="003413EA" w:rsidRPr="00730A2E" w:rsidRDefault="003413E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64FA6" w14:textId="77777777" w:rsidR="003413EA" w:rsidRPr="00730A2E" w:rsidRDefault="003413EA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B417D3" w:rsidRPr="001E1D1F" w14:paraId="31735C21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AC94" w14:textId="77777777" w:rsidR="00B417D3" w:rsidRDefault="00B417D3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90B8" w14:textId="4D0474FC" w:rsidR="00B417D3" w:rsidRDefault="00DA5FE3" w:rsidP="00AF513C">
            <w:pPr>
              <w:snapToGrid w:val="0"/>
              <w:spacing w:after="0" w:line="240" w:lineRule="auto"/>
            </w:pPr>
            <w:hyperlink r:id="rId86" w:history="1">
              <w:r w:rsidR="00B417D3" w:rsidRPr="00945921">
                <w:rPr>
                  <w:rStyle w:val="Hyperlink"/>
                  <w:rFonts w:cs="Arial"/>
                </w:rPr>
                <w:t>S1-150144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AC5A" w14:textId="77777777" w:rsidR="00B417D3" w:rsidRDefault="00B417D3" w:rsidP="00AF513C">
            <w:pPr>
              <w:snapToGrid w:val="0"/>
              <w:spacing w:after="0" w:line="240" w:lineRule="auto"/>
            </w:pPr>
            <w:r>
              <w:t>Huawei, Hisilicon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AB371" w14:textId="77777777" w:rsidR="00B417D3" w:rsidRDefault="00B417D3" w:rsidP="00AF513C">
            <w:pPr>
              <w:snapToGrid w:val="0"/>
              <w:spacing w:after="0" w:line="240" w:lineRule="auto"/>
            </w:pPr>
            <w:r>
              <w:t>V2I with Service RSU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B91C" w14:textId="77777777" w:rsidR="00B417D3" w:rsidRPr="00730A2E" w:rsidRDefault="00B417D3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456D0" w14:textId="77777777" w:rsidR="00B417D3" w:rsidRPr="00730A2E" w:rsidRDefault="00B417D3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03E17" w:rsidRPr="001E1D1F" w14:paraId="3456D84B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C307B" w14:textId="78878FCC" w:rsidR="00903E17" w:rsidRDefault="0094567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E57B" w14:textId="256DB1C1" w:rsidR="00903E17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87" w:history="1">
              <w:r w:rsidR="00903E17" w:rsidRPr="00945921">
                <w:rPr>
                  <w:rStyle w:val="Hyperlink"/>
                  <w:rFonts w:cs="Arial"/>
                </w:rPr>
                <w:t>S1-150059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70D4" w14:textId="59A0DF8D" w:rsidR="00903E17" w:rsidRPr="0062736A" w:rsidRDefault="0094567B" w:rsidP="00AF513C">
            <w:pPr>
              <w:snapToGrid w:val="0"/>
              <w:spacing w:after="0" w:line="240" w:lineRule="auto"/>
            </w:pPr>
            <w:r>
              <w:t>LG Electronics Inc.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16A5A" w14:textId="06596076" w:rsidR="00903E17" w:rsidRPr="00CD7F2F" w:rsidRDefault="0094567B" w:rsidP="00AF513C">
            <w:pPr>
              <w:snapToGrid w:val="0"/>
              <w:spacing w:after="0" w:line="240" w:lineRule="auto"/>
            </w:pPr>
            <w:r>
              <w:t>V2I Use Case for Road Safety Services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E9C5" w14:textId="77777777" w:rsidR="00903E17" w:rsidRPr="00730A2E" w:rsidRDefault="00903E17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9F3B2" w14:textId="2DD653F4" w:rsidR="00903E17" w:rsidRPr="00730A2E" w:rsidRDefault="0094567B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D21EE5" w:rsidRPr="001E1D1F" w14:paraId="1B20B3B4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1EBE" w14:textId="77777777" w:rsidR="00D21EE5" w:rsidRDefault="00D21EE5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446A7" w14:textId="6A0DFFF7" w:rsidR="00D21EE5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88" w:history="1">
              <w:r w:rsidR="00D21EE5" w:rsidRPr="00945921">
                <w:rPr>
                  <w:rStyle w:val="Hyperlink"/>
                  <w:rFonts w:cs="Arial"/>
                </w:rPr>
                <w:t>S1-150121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303D" w14:textId="77777777" w:rsidR="00D21EE5" w:rsidRPr="0062736A" w:rsidRDefault="00D21EE5" w:rsidP="00AF513C">
            <w:pPr>
              <w:snapToGrid w:val="0"/>
              <w:spacing w:after="0" w:line="240" w:lineRule="auto"/>
            </w:pPr>
            <w: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25725" w14:textId="77777777" w:rsidR="00D21EE5" w:rsidRPr="00CD7F2F" w:rsidRDefault="00D21EE5" w:rsidP="00AF513C">
            <w:pPr>
              <w:snapToGrid w:val="0"/>
              <w:spacing w:after="0" w:line="240" w:lineRule="auto"/>
            </w:pPr>
            <w:r>
              <w:t>V2X Use Case: Queue Warning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60F1D" w14:textId="77777777" w:rsidR="00D21EE5" w:rsidRPr="00730A2E" w:rsidRDefault="00D21EE5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C24D" w14:textId="77777777" w:rsidR="00D21EE5" w:rsidRPr="00730A2E" w:rsidRDefault="00D21EE5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D21EE5" w:rsidRPr="001E1D1F" w14:paraId="2D8442D9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1B5E7" w14:textId="77777777" w:rsidR="00D21EE5" w:rsidRDefault="00D21EE5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C1B73" w14:textId="5E59C31F" w:rsidR="00D21EE5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89" w:history="1">
              <w:r w:rsidR="00D21EE5" w:rsidRPr="00945921">
                <w:rPr>
                  <w:rStyle w:val="Hyperlink"/>
                  <w:rFonts w:cs="Arial"/>
                </w:rPr>
                <w:t>S1-150031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F2BE" w14:textId="77777777" w:rsidR="00D21EE5" w:rsidRPr="0062736A" w:rsidRDefault="00D21EE5" w:rsidP="00AF513C">
            <w:pPr>
              <w:snapToGrid w:val="0"/>
              <w:spacing w:after="0" w:line="240" w:lineRule="auto"/>
            </w:pPr>
            <w:r>
              <w:t>III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E2ABB" w14:textId="77777777" w:rsidR="00D21EE5" w:rsidRPr="00CD7F2F" w:rsidRDefault="00D21EE5" w:rsidP="00AF513C">
            <w:pPr>
              <w:snapToGrid w:val="0"/>
              <w:spacing w:after="0" w:line="240" w:lineRule="auto"/>
            </w:pPr>
            <w:r>
              <w:t>V2X Use Case: ProSe-based toll collection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1B41" w14:textId="77777777" w:rsidR="00D21EE5" w:rsidRPr="00730A2E" w:rsidRDefault="00D21EE5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465DA" w14:textId="77777777" w:rsidR="00D21EE5" w:rsidRPr="00730A2E" w:rsidRDefault="00D21EE5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3413EA" w:rsidRPr="001E1D1F" w14:paraId="1A49DA61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3A8F6" w14:textId="77777777" w:rsidR="003413EA" w:rsidRDefault="003413E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A488" w14:textId="58BE394D" w:rsidR="003413EA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90" w:history="1">
              <w:r w:rsidR="003413EA" w:rsidRPr="00945921">
                <w:rPr>
                  <w:rStyle w:val="Hyperlink"/>
                  <w:rFonts w:cs="Arial"/>
                </w:rPr>
                <w:t>S1-150123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5D3F8" w14:textId="77777777" w:rsidR="003413EA" w:rsidRPr="0062736A" w:rsidRDefault="003413EA" w:rsidP="00AF513C">
            <w:pPr>
              <w:snapToGrid w:val="0"/>
              <w:spacing w:after="0" w:line="240" w:lineRule="auto"/>
            </w:pPr>
            <w: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18D6A" w14:textId="77777777" w:rsidR="003413EA" w:rsidRPr="00CD7F2F" w:rsidRDefault="003413EA" w:rsidP="00AF513C">
            <w:pPr>
              <w:snapToGrid w:val="0"/>
              <w:spacing w:after="0" w:line="240" w:lineRule="auto"/>
            </w:pPr>
            <w:r>
              <w:t>FS_V2X Use Case: Automated Parking System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D774" w14:textId="77777777" w:rsidR="003413EA" w:rsidRPr="00730A2E" w:rsidRDefault="003413E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83C9B" w14:textId="77777777" w:rsidR="003413EA" w:rsidRPr="00730A2E" w:rsidRDefault="003413E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3413EA" w:rsidRPr="001E1D1F" w14:paraId="401F992D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77B7E" w14:textId="77777777" w:rsidR="003413EA" w:rsidRDefault="003413E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98404" w14:textId="2B59EE32" w:rsidR="003413EA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91" w:history="1">
              <w:r w:rsidR="003413EA" w:rsidRPr="00945921">
                <w:rPr>
                  <w:rStyle w:val="Hyperlink"/>
                  <w:rFonts w:cs="Arial"/>
                </w:rPr>
                <w:t>S1-150124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A4EDE" w14:textId="77777777" w:rsidR="003413EA" w:rsidRPr="0062736A" w:rsidRDefault="003413EA" w:rsidP="00AF513C">
            <w:pPr>
              <w:snapToGrid w:val="0"/>
              <w:spacing w:after="0" w:line="240" w:lineRule="auto"/>
            </w:pPr>
            <w: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6415" w14:textId="77777777" w:rsidR="003413EA" w:rsidRPr="00CD7F2F" w:rsidRDefault="003413EA" w:rsidP="00AF513C">
            <w:pPr>
              <w:snapToGrid w:val="0"/>
              <w:spacing w:after="0" w:line="240" w:lineRule="auto"/>
            </w:pPr>
            <w:r>
              <w:t>V2X Use Case: Tethering via Vehicle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2D67" w14:textId="77777777" w:rsidR="003413EA" w:rsidRPr="00730A2E" w:rsidRDefault="003413E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6B5F7" w14:textId="77777777" w:rsidR="003413EA" w:rsidRPr="00730A2E" w:rsidRDefault="003413E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903E17" w:rsidRPr="001E1D1F" w14:paraId="0C00AD9F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4B2B" w14:textId="44279371" w:rsidR="00903E17" w:rsidRDefault="00E61D10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63B9" w14:textId="1ACFF4C1" w:rsidR="00903E17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92" w:history="1">
              <w:r w:rsidR="00903E17" w:rsidRPr="00945921">
                <w:rPr>
                  <w:rStyle w:val="Hyperlink"/>
                  <w:rFonts w:cs="Arial"/>
                </w:rPr>
                <w:t>S1-150060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8566" w14:textId="49EADCBF" w:rsidR="00903E17" w:rsidRPr="0062736A" w:rsidRDefault="00E61D10" w:rsidP="00AF513C">
            <w:pPr>
              <w:snapToGrid w:val="0"/>
              <w:spacing w:after="0" w:line="240" w:lineRule="auto"/>
            </w:pPr>
            <w:r>
              <w:t>LG Electronics Inc.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880D" w14:textId="354DB875" w:rsidR="00903E17" w:rsidRPr="00CD7F2F" w:rsidRDefault="00E61D10" w:rsidP="00AF513C">
            <w:pPr>
              <w:snapToGrid w:val="0"/>
              <w:spacing w:after="0" w:line="240" w:lineRule="auto"/>
            </w:pPr>
            <w:r>
              <w:t xml:space="preserve">V2P Use Case for Road Safety Services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F2714" w14:textId="77777777" w:rsidR="00903E17" w:rsidRPr="00730A2E" w:rsidRDefault="00903E17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AE143" w14:textId="125F7D41" w:rsidR="00903E17" w:rsidRPr="00730A2E" w:rsidRDefault="0094567B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B417D3" w:rsidRPr="001E1D1F" w14:paraId="1DE2A3D4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BCD6C" w14:textId="77777777" w:rsidR="00B417D3" w:rsidRDefault="00B417D3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6EAC" w14:textId="210016DB" w:rsidR="00B417D3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93" w:history="1">
              <w:r w:rsidR="00B417D3" w:rsidRPr="00945921">
                <w:rPr>
                  <w:rStyle w:val="Hyperlink"/>
                  <w:rFonts w:cs="Arial"/>
                </w:rPr>
                <w:t>S1-150119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6612" w14:textId="77777777" w:rsidR="00B417D3" w:rsidRPr="0062736A" w:rsidRDefault="00B417D3" w:rsidP="00AF513C">
            <w:pPr>
              <w:snapToGrid w:val="0"/>
              <w:spacing w:after="0" w:line="240" w:lineRule="auto"/>
            </w:pPr>
            <w: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6931D" w14:textId="77777777" w:rsidR="00B417D3" w:rsidRPr="00CD7F2F" w:rsidRDefault="00B417D3" w:rsidP="00AF513C">
            <w:pPr>
              <w:snapToGrid w:val="0"/>
              <w:spacing w:after="0" w:line="240" w:lineRule="auto"/>
            </w:pPr>
            <w:r>
              <w:t>V2X Use Case –Vulnerable Road User Safety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67975" w14:textId="77777777" w:rsidR="00B417D3" w:rsidRPr="00730A2E" w:rsidRDefault="00B417D3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E40A4" w14:textId="77777777" w:rsidR="00B417D3" w:rsidRPr="00730A2E" w:rsidRDefault="00B417D3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 xml:space="preserve">: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Title needs correction. 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Changes should be shown via revision marks</w:t>
            </w:r>
          </w:p>
        </w:tc>
      </w:tr>
      <w:tr w:rsidR="00C54A30" w:rsidRPr="001E1D1F" w14:paraId="653F0FBF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2CCC" w14:textId="77777777" w:rsidR="00C54A30" w:rsidRDefault="00C54A30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C8027" w14:textId="5761962E" w:rsidR="00C54A30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94" w:history="1">
              <w:r w:rsidR="00C54A30" w:rsidRPr="00945921">
                <w:rPr>
                  <w:rStyle w:val="Hyperlink"/>
                  <w:rFonts w:cs="Arial"/>
                </w:rPr>
                <w:t>S1-150032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D1D2D" w14:textId="77777777" w:rsidR="00C54A30" w:rsidRPr="0062736A" w:rsidRDefault="00C54A30" w:rsidP="00AF513C">
            <w:pPr>
              <w:snapToGrid w:val="0"/>
              <w:spacing w:after="0" w:line="240" w:lineRule="auto"/>
            </w:pPr>
            <w:r>
              <w:t>III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52C59" w14:textId="77777777" w:rsidR="00C54A30" w:rsidRPr="00CD7F2F" w:rsidRDefault="00C54A30" w:rsidP="00AF513C">
            <w:pPr>
              <w:snapToGrid w:val="0"/>
              <w:spacing w:after="0" w:line="240" w:lineRule="auto"/>
            </w:pPr>
            <w:r>
              <w:t>V2X Use Case: ProSe-based V2P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34CD6" w14:textId="77777777" w:rsidR="00C54A30" w:rsidRPr="00730A2E" w:rsidRDefault="00C54A30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7AD46" w14:textId="77777777" w:rsidR="00C54A30" w:rsidRPr="00730A2E" w:rsidRDefault="00C54A30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912D65" w:rsidRPr="001E1D1F" w14:paraId="3B644F11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C7AE" w14:textId="77777777" w:rsidR="00912D65" w:rsidRDefault="00912D65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620D2" w14:textId="08562466" w:rsidR="00912D65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95" w:history="1">
              <w:r w:rsidR="00912D65" w:rsidRPr="00945921">
                <w:rPr>
                  <w:rStyle w:val="Hyperlink"/>
                  <w:rFonts w:cs="Arial"/>
                </w:rPr>
                <w:t>S1-150034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6047C" w14:textId="77777777" w:rsidR="00912D65" w:rsidRPr="0062736A" w:rsidRDefault="00912D65" w:rsidP="00AF513C">
            <w:pPr>
              <w:snapToGrid w:val="0"/>
              <w:spacing w:after="0" w:line="240" w:lineRule="auto"/>
            </w:pPr>
            <w:r>
              <w:t>III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6F970" w14:textId="77777777" w:rsidR="00912D65" w:rsidRPr="00CD7F2F" w:rsidRDefault="00912D65" w:rsidP="00AF513C">
            <w:pPr>
              <w:snapToGrid w:val="0"/>
              <w:spacing w:after="0" w:line="240" w:lineRule="auto"/>
            </w:pPr>
            <w:r>
              <w:t>V2X Use Case: “See Where I am” Use Case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C2936" w14:textId="77777777" w:rsidR="00912D65" w:rsidRPr="00730A2E" w:rsidRDefault="00912D65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5C931" w14:textId="77777777" w:rsidR="00912D65" w:rsidRPr="00730A2E" w:rsidRDefault="00912D65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5945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 w:rsidRPr="000B5945">
              <w:rPr>
                <w:rFonts w:eastAsia="Arial Unicode MS" w:cs="Arial"/>
                <w:szCs w:val="18"/>
                <w:lang w:eastAsia="ar-SA"/>
              </w:rPr>
              <w:t>: Changes should be shown via revision marks</w:t>
            </w:r>
          </w:p>
        </w:tc>
      </w:tr>
      <w:tr w:rsidR="009D7772" w:rsidRPr="001E1D1F" w14:paraId="1663163F" w14:textId="77777777" w:rsidTr="00903E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2DD503F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04" w:name="_Ref409863488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5C6B83" w14:textId="4852F57E" w:rsidR="009D7772" w:rsidRPr="00903E17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96" w:history="1">
              <w:r w:rsidR="009D7772" w:rsidRPr="00945921">
                <w:rPr>
                  <w:rStyle w:val="Hyperlink"/>
                  <w:rFonts w:cs="Arial"/>
                </w:rPr>
                <w:t>S1-150084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7954646" w14:textId="77777777" w:rsidR="009D7772" w:rsidRPr="00903E17" w:rsidRDefault="009D7772" w:rsidP="00AF513C">
            <w:pPr>
              <w:snapToGrid w:val="0"/>
              <w:spacing w:after="0" w:line="240" w:lineRule="auto"/>
            </w:pPr>
            <w:r w:rsidRPr="00903E17">
              <w:t>HUAWEI TECHNOLOGIES Co. Ltd.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4B5C26D" w14:textId="77777777" w:rsidR="009D7772" w:rsidRPr="00903E17" w:rsidRDefault="009D7772" w:rsidP="00AF513C">
            <w:pPr>
              <w:snapToGrid w:val="0"/>
              <w:spacing w:after="0" w:line="240" w:lineRule="auto"/>
            </w:pPr>
            <w:r w:rsidRPr="00903E17">
              <w:t>V2X Services are already defined so 3GPP should define transport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BF07EA8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3E17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437A934" w14:textId="77777777" w:rsidR="009D7772" w:rsidRPr="00903E17" w:rsidRDefault="009D7772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D7772" w:rsidRPr="001E1D1F" w14:paraId="07CA7CE8" w14:textId="77777777" w:rsidTr="00903E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2592701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13A5370" w14:textId="3AD5CC81" w:rsidR="009D7772" w:rsidRPr="00903E17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97" w:history="1">
              <w:r w:rsidR="009D7772" w:rsidRPr="00945921">
                <w:rPr>
                  <w:rStyle w:val="Hyperlink"/>
                  <w:rFonts w:cs="Arial"/>
                </w:rPr>
                <w:t>S1-150085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59FD61E" w14:textId="77777777" w:rsidR="009D7772" w:rsidRPr="00903E17" w:rsidRDefault="009D7772" w:rsidP="00AF513C">
            <w:pPr>
              <w:snapToGrid w:val="0"/>
              <w:spacing w:after="0" w:line="240" w:lineRule="auto"/>
            </w:pPr>
            <w:r w:rsidRPr="00903E17">
              <w:t xml:space="preserve">HUAWEI TECHNOLOGIES </w:t>
            </w:r>
            <w:r w:rsidRPr="00903E17">
              <w:lastRenderedPageBreak/>
              <w:t>Co. Ltd.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FE5FBFD" w14:textId="77777777" w:rsidR="009D7772" w:rsidRPr="00903E17" w:rsidRDefault="009D7772" w:rsidP="00AF513C">
            <w:pPr>
              <w:snapToGrid w:val="0"/>
              <w:spacing w:after="0" w:line="240" w:lineRule="auto"/>
            </w:pPr>
            <w:r w:rsidRPr="00903E17">
              <w:lastRenderedPageBreak/>
              <w:t xml:space="preserve">V2X Services are already defined so 3GPP </w:t>
            </w:r>
            <w:r w:rsidRPr="00903E17">
              <w:lastRenderedPageBreak/>
              <w:t>should define transport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500F081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3E17">
              <w:rPr>
                <w:rFonts w:eastAsia="Times New Roman" w:cs="Arial"/>
                <w:szCs w:val="18"/>
                <w:lang w:eastAsia="ar-SA"/>
              </w:rPr>
              <w:lastRenderedPageBreak/>
              <w:t>Withdrawn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017454E" w14:textId="77777777" w:rsidR="009D7772" w:rsidRPr="00903E17" w:rsidRDefault="009D7772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D7772" w:rsidRPr="001E1D1F" w14:paraId="60D5BD88" w14:textId="77777777" w:rsidTr="00903E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E269344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8EC8061" w14:textId="76B72277" w:rsidR="009D7772" w:rsidRPr="00903E17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98" w:history="1">
              <w:r w:rsidR="009D7772" w:rsidRPr="00945921">
                <w:rPr>
                  <w:rStyle w:val="Hyperlink"/>
                  <w:rFonts w:cs="Arial"/>
                </w:rPr>
                <w:t>S1-150086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405D9A4" w14:textId="77777777" w:rsidR="009D7772" w:rsidRPr="00903E17" w:rsidRDefault="009D7772" w:rsidP="00AF513C">
            <w:pPr>
              <w:snapToGrid w:val="0"/>
              <w:spacing w:after="0" w:line="240" w:lineRule="auto"/>
            </w:pPr>
            <w:r w:rsidRPr="00903E17">
              <w:t>HUAWEI TECHNOLOGIES Co. Ltd.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7B183C" w14:textId="77777777" w:rsidR="009D7772" w:rsidRPr="00903E17" w:rsidRDefault="009D7772" w:rsidP="00AF513C">
            <w:pPr>
              <w:snapToGrid w:val="0"/>
              <w:spacing w:after="0" w:line="240" w:lineRule="auto"/>
            </w:pPr>
            <w:r w:rsidRPr="00903E17">
              <w:t>V2X Services are already defined so 3GPP should define transport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05D7D5A" w14:textId="77777777" w:rsidR="009D7772" w:rsidRPr="00903E17" w:rsidRDefault="009D7772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3E17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D9ED171" w14:textId="77777777" w:rsidR="009D7772" w:rsidRPr="00903E17" w:rsidRDefault="009D7772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0789" w:rsidRPr="00B04844" w14:paraId="2E131531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6D4FEBB9" w14:textId="77777777" w:rsidR="00B10789" w:rsidRDefault="00B10789" w:rsidP="00507F31">
            <w:pPr>
              <w:pStyle w:val="Heading2"/>
            </w:pPr>
            <w:r>
              <w:t>Other topics</w:t>
            </w:r>
            <w:bookmarkEnd w:id="104"/>
          </w:p>
        </w:tc>
      </w:tr>
      <w:tr w:rsidR="00720238" w:rsidRPr="00B04844" w14:paraId="29961871" w14:textId="77777777" w:rsidTr="00482FAD">
        <w:trPr>
          <w:trHeight w:val="141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2F3F4711" w14:textId="7E34628A" w:rsidR="00720238" w:rsidRDefault="00720238" w:rsidP="00482FAD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Virtualisation</w:t>
            </w:r>
          </w:p>
        </w:tc>
      </w:tr>
      <w:tr w:rsidR="001159B6" w:rsidRPr="001E1D1F" w14:paraId="207C8236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118FE" w14:textId="0FCC9F6A" w:rsidR="001159B6" w:rsidRDefault="0022603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88DCF" w14:textId="0DB5A549" w:rsidR="001159B6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99" w:history="1">
              <w:r w:rsidR="001159B6" w:rsidRPr="00945921">
                <w:rPr>
                  <w:rStyle w:val="Hyperlink"/>
                  <w:rFonts w:cs="Arial"/>
                </w:rPr>
                <w:t>S1-150069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50741" w14:textId="4B1AE01A" w:rsidR="001159B6" w:rsidRPr="0062736A" w:rsidRDefault="0022603A" w:rsidP="00AF513C">
            <w:pPr>
              <w:snapToGrid w:val="0"/>
              <w:spacing w:after="0" w:line="240" w:lineRule="auto"/>
            </w:pPr>
            <w:r>
              <w:t>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2647" w14:textId="5A1E1AEB" w:rsidR="001159B6" w:rsidRPr="00CD7F2F" w:rsidRDefault="0022603A" w:rsidP="00AF513C">
            <w:pPr>
              <w:snapToGrid w:val="0"/>
              <w:spacing w:after="0" w:line="240" w:lineRule="auto"/>
            </w:pPr>
            <w:r>
              <w:t>Discussion on potential enhancements on EPS towards Virtualized Network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2737" w14:textId="77777777" w:rsidR="001159B6" w:rsidRPr="00730A2E" w:rsidRDefault="001159B6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65661" w14:textId="77777777" w:rsidR="001159B6" w:rsidRPr="00730A2E" w:rsidRDefault="001159B6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59B6" w:rsidRPr="001E1D1F" w14:paraId="3F687266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443BA" w14:textId="18A244A8" w:rsidR="001159B6" w:rsidRDefault="0022603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7344D" w14:textId="1AAD260F" w:rsidR="001159B6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00" w:history="1">
              <w:r w:rsidR="001159B6" w:rsidRPr="00945921">
                <w:rPr>
                  <w:rStyle w:val="Hyperlink"/>
                  <w:rFonts w:cs="Arial"/>
                </w:rPr>
                <w:t>S1-150070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3FE0" w14:textId="27872C4C" w:rsidR="001159B6" w:rsidRPr="0062736A" w:rsidRDefault="0022603A" w:rsidP="00AF513C">
            <w:pPr>
              <w:snapToGrid w:val="0"/>
              <w:spacing w:after="0" w:line="240" w:lineRule="auto"/>
            </w:pPr>
            <w:r>
              <w:t>China Unicom, China Telecom, Telefonica, Huawei, ZTE, CATR, ITRI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515F2" w14:textId="33CE8B81" w:rsidR="001159B6" w:rsidRPr="00CD7F2F" w:rsidRDefault="0022603A" w:rsidP="00AF513C">
            <w:pPr>
              <w:snapToGrid w:val="0"/>
              <w:spacing w:after="0" w:line="240" w:lineRule="auto"/>
            </w:pPr>
            <w:r>
              <w:t xml:space="preserve">New Study on Enhancements on EPS towards Virtualized Network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A6C7" w14:textId="77777777" w:rsidR="001159B6" w:rsidRPr="00730A2E" w:rsidRDefault="001159B6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ED2C" w14:textId="77777777" w:rsidR="001159B6" w:rsidRPr="00730A2E" w:rsidRDefault="001159B6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2603A" w:rsidRPr="001E1D1F" w14:paraId="48C0AA2B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E6A3" w14:textId="77777777" w:rsidR="0022603A" w:rsidRDefault="0022603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C279" w14:textId="65321CF0" w:rsidR="0022603A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01" w:history="1">
              <w:r w:rsidR="0022603A" w:rsidRPr="00945921">
                <w:rPr>
                  <w:rStyle w:val="Hyperlink"/>
                  <w:rFonts w:cs="Arial"/>
                </w:rPr>
                <w:t>S1-150064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6BD5" w14:textId="77777777" w:rsidR="0022603A" w:rsidRPr="0062736A" w:rsidRDefault="0022603A" w:rsidP="00AF513C">
            <w:pPr>
              <w:snapToGrid w:val="0"/>
              <w:spacing w:after="0" w:line="240" w:lineRule="auto"/>
            </w:pPr>
            <w:r>
              <w:t>China Telecommunications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95FA" w14:textId="77777777" w:rsidR="0022603A" w:rsidRPr="00CD7F2F" w:rsidRDefault="0022603A" w:rsidP="00AF513C">
            <w:pPr>
              <w:snapToGrid w:val="0"/>
              <w:spacing w:after="0" w:line="240" w:lineRule="auto"/>
            </w:pPr>
            <w:r>
              <w:t>New SID on Virtualized EPS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6A297" w14:textId="77777777" w:rsidR="0022603A" w:rsidRPr="00730A2E" w:rsidRDefault="0022603A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83D9D" w14:textId="77777777" w:rsidR="0022603A" w:rsidRPr="00730A2E" w:rsidRDefault="0022603A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 available</w:t>
            </w:r>
          </w:p>
        </w:tc>
      </w:tr>
      <w:tr w:rsidR="008C5028" w:rsidRPr="00B04844" w14:paraId="2FDA8C1D" w14:textId="77777777" w:rsidTr="00482FAD">
        <w:trPr>
          <w:trHeight w:val="141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0BED7628" w14:textId="77777777" w:rsidR="008C5028" w:rsidRDefault="008C5028" w:rsidP="00482FAD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Digital TV service</w:t>
            </w:r>
          </w:p>
        </w:tc>
      </w:tr>
      <w:tr w:rsidR="008C5028" w:rsidRPr="001E1D1F" w14:paraId="53C332CF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F51F" w14:textId="77777777" w:rsidR="008C5028" w:rsidRDefault="008C5028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9621" w14:textId="0A0D784E" w:rsidR="008C5028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02" w:history="1">
              <w:r w:rsidR="008C5028" w:rsidRPr="00945921">
                <w:rPr>
                  <w:rStyle w:val="Hyperlink"/>
                  <w:rFonts w:cs="Arial"/>
                </w:rPr>
                <w:t>S1-150116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9512C" w14:textId="77777777" w:rsidR="008C5028" w:rsidRPr="0062736A" w:rsidRDefault="008C5028" w:rsidP="00AF513C">
            <w:pPr>
              <w:snapToGrid w:val="0"/>
              <w:spacing w:after="0" w:line="240" w:lineRule="auto"/>
            </w:pPr>
            <w: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CF03" w14:textId="77777777" w:rsidR="008C5028" w:rsidRPr="00CD7F2F" w:rsidRDefault="008C5028" w:rsidP="00AF513C">
            <w:pPr>
              <w:snapToGrid w:val="0"/>
              <w:spacing w:after="0" w:line="240" w:lineRule="auto"/>
            </w:pPr>
            <w:r>
              <w:t>Discussion on eMBMS-based Digital TV Service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919D" w14:textId="77777777" w:rsidR="008C5028" w:rsidRPr="00730A2E" w:rsidRDefault="008C5028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C00B0" w14:textId="77777777" w:rsidR="008C5028" w:rsidRPr="00730A2E" w:rsidRDefault="008C5028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C5028" w:rsidRPr="001E1D1F" w14:paraId="6A1AB021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104FF" w14:textId="77777777" w:rsidR="008C5028" w:rsidRDefault="008C5028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95D4A" w14:textId="59A6CEF6" w:rsidR="008C5028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03" w:history="1">
              <w:r w:rsidR="008C5028" w:rsidRPr="00945921">
                <w:rPr>
                  <w:rStyle w:val="Hyperlink"/>
                  <w:rFonts w:cs="Arial"/>
                </w:rPr>
                <w:t>S1-150152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CB1A2" w14:textId="77777777" w:rsidR="008C5028" w:rsidRPr="0062736A" w:rsidRDefault="008C5028" w:rsidP="00AF513C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64D9" w14:textId="77777777" w:rsidR="008C5028" w:rsidRPr="00CD7F2F" w:rsidRDefault="008C5028" w:rsidP="00AF513C">
            <w:pPr>
              <w:snapToGrid w:val="0"/>
              <w:spacing w:after="0" w:line="240" w:lineRule="auto"/>
            </w:pPr>
            <w:r>
              <w:t>3GPP enhancement for video discussion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C03C" w14:textId="77777777" w:rsidR="008C5028" w:rsidRPr="00730A2E" w:rsidRDefault="008C5028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F8AC0" w14:textId="77777777" w:rsidR="008C5028" w:rsidRPr="00730A2E" w:rsidRDefault="008C5028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C5028" w:rsidRPr="001E1D1F" w14:paraId="791B44B5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3CDAA" w14:textId="77777777" w:rsidR="008C5028" w:rsidRDefault="008C5028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A6E8" w14:textId="5FC0E228" w:rsidR="008C5028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04" w:history="1">
              <w:r w:rsidR="008C5028" w:rsidRPr="00945921">
                <w:rPr>
                  <w:rStyle w:val="Hyperlink"/>
                  <w:rFonts w:cs="Arial"/>
                </w:rPr>
                <w:t>S1-150115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0FC4D" w14:textId="77777777" w:rsidR="008C5028" w:rsidRPr="0062736A" w:rsidRDefault="008C5028" w:rsidP="00AF513C">
            <w:pPr>
              <w:snapToGrid w:val="0"/>
              <w:spacing w:after="0" w:line="240" w:lineRule="auto"/>
            </w:pPr>
            <w: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C1700" w14:textId="77777777" w:rsidR="008C5028" w:rsidRPr="00CD7F2F" w:rsidRDefault="008C5028" w:rsidP="00AF513C">
            <w:pPr>
              <w:snapToGrid w:val="0"/>
              <w:spacing w:after="0" w:line="240" w:lineRule="auto"/>
            </w:pPr>
            <w:r>
              <w:t>Proposed study on eMBMS for Digital TV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2C99" w14:textId="77777777" w:rsidR="008C5028" w:rsidRPr="00730A2E" w:rsidRDefault="008C5028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ABC01" w14:textId="77777777" w:rsidR="008C5028" w:rsidRPr="00730A2E" w:rsidRDefault="008C5028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C5028" w:rsidRPr="001E1D1F" w14:paraId="3FD85741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7C57F" w14:textId="77777777" w:rsidR="008C5028" w:rsidRDefault="008C5028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068A2" w14:textId="7B213F7E" w:rsidR="008C5028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05" w:history="1">
              <w:r w:rsidR="008C5028" w:rsidRPr="00945921">
                <w:rPr>
                  <w:rStyle w:val="Hyperlink"/>
                  <w:rFonts w:cs="Arial"/>
                </w:rPr>
                <w:t>S1-150151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B0456" w14:textId="77777777" w:rsidR="008C5028" w:rsidRPr="0062736A" w:rsidRDefault="008C5028" w:rsidP="00AF513C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25040" w14:textId="77777777" w:rsidR="008C5028" w:rsidRPr="00CD7F2F" w:rsidRDefault="008C5028" w:rsidP="00AF513C">
            <w:pPr>
              <w:snapToGrid w:val="0"/>
              <w:spacing w:after="0" w:line="240" w:lineRule="auto"/>
            </w:pPr>
            <w:r>
              <w:rPr>
                <w:rFonts w:hint="eastAsia"/>
                <w:lang w:eastAsia="zh-CN"/>
              </w:rPr>
              <w:t xml:space="preserve">Study on </w:t>
            </w:r>
            <w:r w:rsidRPr="00210279">
              <w:rPr>
                <w:lang w:eastAsia="zh-CN"/>
              </w:rPr>
              <w:t xml:space="preserve">3GPP </w:t>
            </w:r>
            <w:r>
              <w:rPr>
                <w:rFonts w:hint="eastAsia"/>
                <w:lang w:eastAsia="zh-CN"/>
              </w:rPr>
              <w:t>E</w:t>
            </w:r>
            <w:r w:rsidRPr="00210279">
              <w:rPr>
                <w:lang w:eastAsia="zh-CN"/>
              </w:rPr>
              <w:t xml:space="preserve">nhancement for </w:t>
            </w:r>
            <w:r>
              <w:rPr>
                <w:rFonts w:hint="eastAsia"/>
                <w:lang w:eastAsia="zh-CN"/>
              </w:rPr>
              <w:t>V</w:t>
            </w:r>
            <w:r w:rsidRPr="00210279">
              <w:rPr>
                <w:lang w:eastAsia="zh-CN"/>
              </w:rPr>
              <w:t>ideo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8E94" w14:textId="77777777" w:rsidR="008C5028" w:rsidRPr="00730A2E" w:rsidRDefault="008C5028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89C0" w14:textId="77777777" w:rsidR="008C5028" w:rsidRPr="00730A2E" w:rsidRDefault="008C5028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C5028" w:rsidRPr="00B04844" w14:paraId="3DC05E83" w14:textId="77777777" w:rsidTr="00482FAD">
        <w:trPr>
          <w:trHeight w:val="141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49B84874" w14:textId="77777777" w:rsidR="008C5028" w:rsidRDefault="008C5028" w:rsidP="00482FAD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Parental control</w:t>
            </w:r>
          </w:p>
        </w:tc>
      </w:tr>
      <w:tr w:rsidR="008C5028" w:rsidRPr="001E1D1F" w14:paraId="129A869D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68F4D" w14:textId="1C14064E" w:rsidR="008C5028" w:rsidRDefault="00C54774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429ED" w14:textId="65CC1657" w:rsidR="008C5028" w:rsidRDefault="00DA5FE3" w:rsidP="00AF513C">
            <w:pPr>
              <w:snapToGrid w:val="0"/>
              <w:spacing w:after="0" w:line="240" w:lineRule="auto"/>
            </w:pPr>
            <w:hyperlink r:id="rId106" w:history="1">
              <w:r w:rsidR="008C5028" w:rsidRPr="00945921">
                <w:rPr>
                  <w:rStyle w:val="Hyperlink"/>
                  <w:rFonts w:cs="Arial"/>
                </w:rPr>
                <w:t>S1-150052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968B4" w14:textId="0C5C6202" w:rsidR="008C5028" w:rsidRDefault="00C54774" w:rsidP="00AF513C">
            <w:pPr>
              <w:snapToGrid w:val="0"/>
              <w:spacing w:after="0" w:line="240" w:lineRule="auto"/>
            </w:pPr>
            <w:r>
              <w:t>Orange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281AF" w14:textId="633AB3DD" w:rsidR="008C5028" w:rsidRDefault="00C54774" w:rsidP="00AF513C">
            <w:pPr>
              <w:snapToGrid w:val="0"/>
              <w:spacing w:after="0" w:line="240" w:lineRule="auto"/>
            </w:pPr>
            <w:r>
              <w:t>Parental control feature for Outgoing Communication Barring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5C434" w14:textId="77777777" w:rsidR="008C5028" w:rsidRPr="00730A2E" w:rsidRDefault="008C5028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4F07B" w14:textId="6A5FEEE8" w:rsidR="008C5028" w:rsidRPr="00730A2E" w:rsidRDefault="000C60A8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C5186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>
              <w:rPr>
                <w:rFonts w:eastAsia="Arial Unicode MS" w:cs="Arial"/>
                <w:szCs w:val="18"/>
                <w:lang w:eastAsia="ar-SA"/>
              </w:rPr>
              <w:t>: WI code should not have a hyphen</w:t>
            </w:r>
          </w:p>
        </w:tc>
      </w:tr>
      <w:tr w:rsidR="008C5028" w:rsidRPr="001E1D1F" w14:paraId="22C16461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AE60A" w14:textId="3AC590FE" w:rsidR="008C5028" w:rsidRDefault="00C54774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DF89" w14:textId="7BB67F20" w:rsidR="008C5028" w:rsidRDefault="00DA5FE3" w:rsidP="00AF513C">
            <w:pPr>
              <w:snapToGrid w:val="0"/>
              <w:spacing w:after="0" w:line="240" w:lineRule="auto"/>
            </w:pPr>
            <w:hyperlink r:id="rId107" w:history="1">
              <w:r w:rsidR="008C5028" w:rsidRPr="00945921">
                <w:rPr>
                  <w:rStyle w:val="Hyperlink"/>
                  <w:rFonts w:cs="Arial"/>
                </w:rPr>
                <w:t>S1-150053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2C56" w14:textId="79E2D16A" w:rsidR="008C5028" w:rsidRDefault="00C54774" w:rsidP="00AF513C">
            <w:pPr>
              <w:snapToGrid w:val="0"/>
              <w:spacing w:after="0" w:line="240" w:lineRule="auto"/>
            </w:pPr>
            <w:r>
              <w:t>Orange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CC778" w14:textId="5250A4FD" w:rsidR="008C5028" w:rsidRDefault="00C54774" w:rsidP="00AF513C">
            <w:pPr>
              <w:snapToGrid w:val="0"/>
              <w:spacing w:after="0" w:line="240" w:lineRule="auto"/>
            </w:pPr>
            <w:r>
              <w:t>22.173 v12.8.0: Parental Control option for OCB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D2A7A" w14:textId="77777777" w:rsidR="008C5028" w:rsidRPr="00730A2E" w:rsidRDefault="008C5028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EC685" w14:textId="77777777" w:rsidR="008C5028" w:rsidRDefault="00C54774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PC-OCB Rel-14 CR0102R- Cat B</w:t>
            </w:r>
          </w:p>
          <w:p w14:paraId="4B2342AB" w14:textId="6132A645" w:rsidR="0012619F" w:rsidRPr="00730A2E" w:rsidRDefault="0012619F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5921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>
              <w:rPr>
                <w:rFonts w:eastAsia="Arial Unicode MS" w:cs="Arial"/>
                <w:szCs w:val="18"/>
                <w:lang w:eastAsia="ar-SA"/>
              </w:rPr>
              <w:t>: WI code should not have a hyphen</w:t>
            </w:r>
          </w:p>
        </w:tc>
      </w:tr>
      <w:tr w:rsidR="00720238" w:rsidRPr="00B04844" w14:paraId="0BF6D022" w14:textId="77777777" w:rsidTr="00482FAD">
        <w:trPr>
          <w:trHeight w:val="141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666D58DC" w14:textId="169B6486" w:rsidR="00720238" w:rsidRDefault="00720238" w:rsidP="00482FAD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Paging policy enhancements</w:t>
            </w:r>
          </w:p>
        </w:tc>
      </w:tr>
      <w:tr w:rsidR="001159B6" w:rsidRPr="001E1D1F" w14:paraId="79DA3BAA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478C8" w14:textId="731D1BAE" w:rsidR="001159B6" w:rsidRDefault="0047409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A7908" w14:textId="3BE6E366" w:rsidR="001159B6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08" w:history="1">
              <w:r w:rsidR="001159B6" w:rsidRPr="00945921">
                <w:rPr>
                  <w:rStyle w:val="Hyperlink"/>
                  <w:rFonts w:cs="Arial"/>
                </w:rPr>
                <w:t>S1-150076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02CC" w14:textId="6DEE1E59" w:rsidR="001159B6" w:rsidRPr="0062736A" w:rsidRDefault="00196AD7" w:rsidP="00AF513C">
            <w:pPr>
              <w:snapToGrid w:val="0"/>
              <w:spacing w:after="0" w:line="240" w:lineRule="auto"/>
            </w:pPr>
            <w:r>
              <w:t>China Unicom, TeliaSonera, ZTE, CATR, ITRI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20C3F" w14:textId="5A922584" w:rsidR="001159B6" w:rsidRPr="00CD7F2F" w:rsidRDefault="00196AD7" w:rsidP="00AF513C">
            <w:pPr>
              <w:snapToGrid w:val="0"/>
              <w:spacing w:after="0" w:line="240" w:lineRule="auto"/>
            </w:pPr>
            <w:r>
              <w:t>New Study on Paging Policy Enhancements and Procedure Optimizations in LTE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B94F" w14:textId="77777777" w:rsidR="001159B6" w:rsidRPr="00730A2E" w:rsidRDefault="001159B6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DDF3F" w14:textId="77777777" w:rsidR="001159B6" w:rsidRPr="00730A2E" w:rsidRDefault="001159B6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4765" w:rsidRPr="00B04844" w14:paraId="3A336932" w14:textId="77777777" w:rsidTr="00482FAD">
        <w:trPr>
          <w:trHeight w:val="141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3B2CA143" w14:textId="77777777" w:rsidR="000A4765" w:rsidRDefault="000A4765" w:rsidP="00482FAD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Domain selection enhancements</w:t>
            </w:r>
          </w:p>
        </w:tc>
      </w:tr>
      <w:tr w:rsidR="000A4765" w:rsidRPr="001E1D1F" w14:paraId="52FDEF3A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858B" w14:textId="77777777" w:rsidR="000A4765" w:rsidRDefault="000A4765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124A" w14:textId="7E7111EE" w:rsidR="000A4765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09" w:history="1">
              <w:r w:rsidR="000A4765" w:rsidRPr="00945921">
                <w:rPr>
                  <w:rStyle w:val="Hyperlink"/>
                  <w:rFonts w:cs="Arial"/>
                </w:rPr>
                <w:t>S1-150134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99732" w14:textId="77777777" w:rsidR="000A4765" w:rsidRPr="0062736A" w:rsidRDefault="000A4765" w:rsidP="00AF513C">
            <w:pPr>
              <w:snapToGrid w:val="0"/>
              <w:spacing w:after="0" w:line="240" w:lineRule="auto"/>
            </w:pPr>
            <w:r>
              <w:t>China Telecom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2BD0" w14:textId="77777777" w:rsidR="000A4765" w:rsidRPr="00CD7F2F" w:rsidRDefault="000A4765" w:rsidP="00AF513C">
            <w:pPr>
              <w:snapToGrid w:val="0"/>
              <w:spacing w:after="0" w:line="240" w:lineRule="auto"/>
            </w:pPr>
            <w:r>
              <w:t xml:space="preserve">Study on Enhancements to Domain selection for VoLTE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F8B73" w14:textId="77777777" w:rsidR="000A4765" w:rsidRPr="00730A2E" w:rsidRDefault="000A4765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5A028" w14:textId="77777777" w:rsidR="000A4765" w:rsidRPr="00730A2E" w:rsidRDefault="000A4765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4765" w:rsidRPr="00B04844" w14:paraId="1BED3BCE" w14:textId="77777777" w:rsidTr="00482FAD">
        <w:trPr>
          <w:trHeight w:val="141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72CF75F5" w14:textId="77777777" w:rsidR="000A4765" w:rsidRDefault="000A4765" w:rsidP="00482FAD">
            <w:pPr>
              <w:snapToGrid w:val="0"/>
              <w:spacing w:after="0" w:line="240" w:lineRule="auto"/>
              <w:rPr>
                <w:b/>
              </w:rPr>
            </w:pPr>
            <w:r w:rsidRPr="00E0092E">
              <w:rPr>
                <w:b/>
              </w:rPr>
              <w:t>Flexible Mobile Service Steering</w:t>
            </w:r>
          </w:p>
        </w:tc>
      </w:tr>
      <w:tr w:rsidR="000A4765" w:rsidRPr="001E1D1F" w14:paraId="7E435137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14CA" w14:textId="4A91F416" w:rsidR="000A4765" w:rsidRDefault="00D420A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68A1D" w14:textId="30670771" w:rsidR="000A4765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10" w:history="1">
              <w:r w:rsidR="000A4765" w:rsidRPr="00945921">
                <w:rPr>
                  <w:rStyle w:val="Hyperlink"/>
                  <w:rFonts w:cs="Arial"/>
                </w:rPr>
                <w:t>S1-150138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3043" w14:textId="77777777" w:rsidR="000A4765" w:rsidRPr="0062736A" w:rsidRDefault="000A4765" w:rsidP="00AF513C">
            <w:pPr>
              <w:snapToGrid w:val="0"/>
              <w:spacing w:after="0" w:line="240" w:lineRule="auto"/>
            </w:pPr>
            <w:r>
              <w:t xml:space="preserve">China Mobile, Huawei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136E2" w14:textId="77777777" w:rsidR="000A4765" w:rsidRPr="00CD7F2F" w:rsidRDefault="000A4765" w:rsidP="00AF513C">
            <w:pPr>
              <w:snapToGrid w:val="0"/>
              <w:spacing w:after="0" w:line="240" w:lineRule="auto"/>
            </w:pPr>
            <w:r>
              <w:t xml:space="preserve">Discussion on Flexible Mobile Service Steering for R14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34CF3" w14:textId="77777777" w:rsidR="000A4765" w:rsidRPr="00730A2E" w:rsidRDefault="000A4765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BDFBD" w14:textId="77777777" w:rsidR="000A4765" w:rsidRPr="00730A2E" w:rsidRDefault="000A4765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420AC" w:rsidRPr="00B04844" w14:paraId="4C705AB7" w14:textId="77777777" w:rsidTr="00482FAD">
        <w:trPr>
          <w:trHeight w:val="141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69646B2C" w14:textId="77777777" w:rsidR="00D420AC" w:rsidRPr="00E0092E" w:rsidRDefault="00D420AC" w:rsidP="00482FAD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CDN</w:t>
            </w:r>
          </w:p>
        </w:tc>
      </w:tr>
      <w:tr w:rsidR="00D420AC" w:rsidRPr="001E1D1F" w14:paraId="30AD15A4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EF42" w14:textId="77777777" w:rsidR="00D420AC" w:rsidRDefault="00D420A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631D" w14:textId="042F107F" w:rsidR="00D420AC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11" w:history="1">
              <w:r w:rsidR="00D420AC" w:rsidRPr="00945921">
                <w:rPr>
                  <w:rStyle w:val="Hyperlink"/>
                  <w:rFonts w:cs="Arial"/>
                </w:rPr>
                <w:t>S1-150139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6027C" w14:textId="77777777" w:rsidR="00D420AC" w:rsidRPr="0062736A" w:rsidRDefault="00D420AC" w:rsidP="00AF513C">
            <w:pPr>
              <w:snapToGrid w:val="0"/>
              <w:spacing w:after="0" w:line="240" w:lineRule="auto"/>
            </w:pPr>
            <w:r>
              <w:t>China Mobile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A3CAA" w14:textId="77777777" w:rsidR="00D420AC" w:rsidRPr="00CD7F2F" w:rsidRDefault="00D420AC" w:rsidP="00AF513C">
            <w:pPr>
              <w:snapToGrid w:val="0"/>
              <w:spacing w:after="0" w:line="240" w:lineRule="auto"/>
            </w:pPr>
            <w:r>
              <w:t>New SID on Mobile CDN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63BFE" w14:textId="77777777" w:rsidR="00D420AC" w:rsidRPr="00730A2E" w:rsidRDefault="00D420A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8713C" w14:textId="77777777" w:rsidR="00D420AC" w:rsidRPr="00730A2E" w:rsidRDefault="00D420A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0238" w:rsidRPr="00B04844" w14:paraId="2CEBC432" w14:textId="77777777" w:rsidTr="00482FAD">
        <w:trPr>
          <w:trHeight w:val="141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6F3705F0" w14:textId="63081E30" w:rsidR="00720238" w:rsidRDefault="00720238" w:rsidP="00482FAD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Infrastructure-based communication between devices</w:t>
            </w:r>
          </w:p>
        </w:tc>
      </w:tr>
      <w:tr w:rsidR="001159B6" w:rsidRPr="001E1D1F" w14:paraId="1062A5CA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5101" w14:textId="2F72B32F" w:rsidR="001159B6" w:rsidRDefault="00196AD7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68E9F" w14:textId="0378EFC8" w:rsidR="001159B6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12" w:history="1">
              <w:r w:rsidR="001159B6" w:rsidRPr="00945921">
                <w:rPr>
                  <w:rStyle w:val="Hyperlink"/>
                  <w:rFonts w:cs="Arial"/>
                </w:rPr>
                <w:t>S1-150127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A3BF4" w14:textId="4380E7F0" w:rsidR="001159B6" w:rsidRPr="0062736A" w:rsidRDefault="00196AD7" w:rsidP="00AF513C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B09D0" w14:textId="3EC10804" w:rsidR="001159B6" w:rsidRPr="00CD7F2F" w:rsidRDefault="00196AD7" w:rsidP="00AF513C">
            <w:pPr>
              <w:snapToGrid w:val="0"/>
              <w:spacing w:after="0" w:line="240" w:lineRule="auto"/>
            </w:pPr>
            <w:r>
              <w:t>New WID on Enhancements for Infrastructure based data Communication between Devices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21F1" w14:textId="77777777" w:rsidR="001159B6" w:rsidRPr="00730A2E" w:rsidRDefault="001159B6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E8ED" w14:textId="77777777" w:rsidR="001159B6" w:rsidRPr="00730A2E" w:rsidRDefault="001159B6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59B6" w:rsidRPr="001E1D1F" w14:paraId="2855237F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D803F" w14:textId="789C51D2" w:rsidR="001159B6" w:rsidRDefault="00EF15A2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DD4C5" w14:textId="0F104DD2" w:rsidR="001159B6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13" w:history="1">
              <w:r w:rsidR="001159B6" w:rsidRPr="00945921">
                <w:rPr>
                  <w:rStyle w:val="Hyperlink"/>
                  <w:rFonts w:cs="Arial"/>
                </w:rPr>
                <w:t>S1-150128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41FC" w14:textId="1D38309A" w:rsidR="001159B6" w:rsidRPr="0062736A" w:rsidRDefault="001159B6" w:rsidP="00AF513C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85823" w14:textId="0FAD4297" w:rsidR="001159B6" w:rsidRPr="00CD7F2F" w:rsidRDefault="001159B6" w:rsidP="00AF513C">
            <w:pPr>
              <w:snapToGrid w:val="0"/>
              <w:spacing w:after="0" w:line="240" w:lineRule="auto"/>
            </w:pPr>
            <w:r>
              <w:t>Presentation on work item for enhancements for infrastructure based data communication between devices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9E64C" w14:textId="77777777" w:rsidR="001159B6" w:rsidRPr="00730A2E" w:rsidRDefault="001159B6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4B232" w14:textId="77777777" w:rsidR="001159B6" w:rsidRPr="00730A2E" w:rsidRDefault="001159B6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59B6" w:rsidRPr="001E1D1F" w14:paraId="143287EC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70B43" w14:textId="391E07F2" w:rsidR="001159B6" w:rsidRDefault="0045289F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7FD68" w14:textId="218440A3" w:rsidR="001159B6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14" w:history="1">
              <w:r w:rsidR="001159B6" w:rsidRPr="00945921">
                <w:rPr>
                  <w:rStyle w:val="Hyperlink"/>
                  <w:rFonts w:cs="Arial"/>
                </w:rPr>
                <w:t>S1-150131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401F" w14:textId="0366E1C8" w:rsidR="001159B6" w:rsidRPr="0062736A" w:rsidRDefault="0045289F" w:rsidP="00AF513C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5A7B9" w14:textId="4C0705A8" w:rsidR="001159B6" w:rsidRPr="00CD7F2F" w:rsidRDefault="0045289F" w:rsidP="00AF513C">
            <w:pPr>
              <w:snapToGrid w:val="0"/>
              <w:spacing w:after="0" w:line="240" w:lineRule="auto"/>
            </w:pPr>
            <w:r>
              <w:t>22.368 v13.1.0: MTC devices communicating with each other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4277" w14:textId="77777777" w:rsidR="001159B6" w:rsidRPr="00730A2E" w:rsidRDefault="001159B6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6CEE" w14:textId="77777777" w:rsidR="001159B6" w:rsidRDefault="0045289F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WI code eICBD </w:t>
            </w:r>
            <w:r w:rsidRPr="00945921">
              <w:rPr>
                <w:rFonts w:eastAsia="Arial Unicode MS" w:cs="Arial"/>
                <w:szCs w:val="18"/>
                <w:highlight w:val="green"/>
                <w:lang w:eastAsia="ar-SA"/>
              </w:rPr>
              <w:t>Rel-</w:t>
            </w:r>
            <w:r w:rsidR="00A35E61" w:rsidRPr="00945921">
              <w:rPr>
                <w:rFonts w:eastAsia="Arial Unicode MS" w:cs="Arial"/>
                <w:szCs w:val="18"/>
                <w:highlight w:val="green"/>
                <w:lang w:eastAsia="ar-SA"/>
              </w:rPr>
              <w:t>??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CR0156R- Cat B</w:t>
            </w:r>
          </w:p>
          <w:p w14:paraId="6DF2BC66" w14:textId="489889A9" w:rsidR="00A35E61" w:rsidRPr="00730A2E" w:rsidRDefault="00A35E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5921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>
              <w:rPr>
                <w:rFonts w:eastAsia="Arial Unicode MS" w:cs="Arial"/>
                <w:szCs w:val="18"/>
                <w:lang w:eastAsia="ar-SA"/>
              </w:rPr>
              <w:t>: release number required</w:t>
            </w:r>
          </w:p>
        </w:tc>
      </w:tr>
      <w:tr w:rsidR="001159B6" w:rsidRPr="001E1D1F" w14:paraId="1F6F4CC3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5C860" w14:textId="2D83CEFF" w:rsidR="001159B6" w:rsidRDefault="00A35E61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DBCB" w14:textId="4A618B15" w:rsidR="001159B6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15" w:history="1">
              <w:r w:rsidR="001159B6" w:rsidRPr="00945921">
                <w:rPr>
                  <w:rStyle w:val="Hyperlink"/>
                  <w:rFonts w:cs="Arial"/>
                </w:rPr>
                <w:t>S1-150132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018A" w14:textId="4C544260" w:rsidR="001159B6" w:rsidRPr="0062736A" w:rsidRDefault="00A35E61" w:rsidP="00AF513C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02A5" w14:textId="5F47229E" w:rsidR="001159B6" w:rsidRPr="00CD7F2F" w:rsidRDefault="00A35E61" w:rsidP="00AF513C">
            <w:pPr>
              <w:snapToGrid w:val="0"/>
              <w:spacing w:after="0" w:line="240" w:lineRule="auto"/>
            </w:pPr>
            <w:r>
              <w:t xml:space="preserve">22.278 v13.2.0: Enhancements for infrastructure </w:t>
            </w:r>
            <w:r>
              <w:lastRenderedPageBreak/>
              <w:t>based data communication between devices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42EB" w14:textId="77777777" w:rsidR="001159B6" w:rsidRPr="00730A2E" w:rsidRDefault="001159B6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AF615" w14:textId="4707EF06" w:rsidR="001159B6" w:rsidRPr="00730A2E" w:rsidRDefault="00A35E61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eICBD Rel-14 CR0217R- Cat B</w:t>
            </w:r>
          </w:p>
        </w:tc>
      </w:tr>
      <w:tr w:rsidR="00EF15A2" w:rsidRPr="001E1D1F" w14:paraId="2235D5E1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8744" w14:textId="77777777" w:rsidR="00EF15A2" w:rsidRDefault="00EF15A2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32AAB" w14:textId="6156DBD0" w:rsidR="00EF15A2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16" w:history="1">
              <w:r w:rsidR="00EF15A2" w:rsidRPr="00945921">
                <w:rPr>
                  <w:rStyle w:val="Hyperlink"/>
                  <w:rFonts w:cs="Arial"/>
                </w:rPr>
                <w:t>S1-150130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8E2C6" w14:textId="77777777" w:rsidR="00EF15A2" w:rsidRPr="0062736A" w:rsidRDefault="00EF15A2" w:rsidP="00AF513C">
            <w:pPr>
              <w:snapToGrid w:val="0"/>
              <w:spacing w:after="0" w:line="240" w:lineRule="auto"/>
            </w:pPr>
            <w:r>
              <w:t>TNO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9B1F" w14:textId="77777777" w:rsidR="00EF15A2" w:rsidRPr="00CD7F2F" w:rsidRDefault="00EF15A2" w:rsidP="00AF513C">
            <w:pPr>
              <w:snapToGrid w:val="0"/>
              <w:spacing w:after="0" w:line="240" w:lineRule="auto"/>
            </w:pPr>
            <w:r>
              <w:t>Infrastructure based data communication between devices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E242" w14:textId="77777777" w:rsidR="00EF15A2" w:rsidRPr="00730A2E" w:rsidRDefault="00EF15A2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3CA53" w14:textId="77777777" w:rsidR="00EF15A2" w:rsidRPr="00730A2E" w:rsidRDefault="00EF15A2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 available</w:t>
            </w:r>
          </w:p>
        </w:tc>
      </w:tr>
      <w:tr w:rsidR="00360848" w:rsidRPr="00B04844" w14:paraId="0F72620E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0FE2EB87" w14:textId="77777777" w:rsidR="00360848" w:rsidRPr="00F45489" w:rsidRDefault="00360848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05" w:name="_Ref409986047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2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and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arlier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103"/>
            <w:bookmarkEnd w:id="105"/>
          </w:p>
        </w:tc>
      </w:tr>
      <w:tr w:rsidR="00EC0D70" w:rsidRPr="001E1D1F" w14:paraId="47234CA6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C7579" w14:textId="6D7410E2" w:rsidR="00EC0D70" w:rsidRDefault="005E38B3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06" w:name="_Toc395595482"/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34CEB" w14:textId="67B2D061" w:rsidR="00EC0D70" w:rsidRPr="001F6ACB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17" w:history="1">
              <w:r w:rsidR="00EC0D70" w:rsidRPr="00945921">
                <w:rPr>
                  <w:rStyle w:val="Hyperlink"/>
                  <w:rFonts w:cs="Arial"/>
                </w:rPr>
                <w:t>S1-150125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A26B" w14:textId="7C6EC142" w:rsidR="00EC0D70" w:rsidRPr="0062736A" w:rsidRDefault="005E38B3" w:rsidP="00AF513C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5D4EA" w14:textId="5027A271" w:rsidR="00EC0D70" w:rsidRPr="00CD7F2F" w:rsidRDefault="005E38B3" w:rsidP="00AF513C">
            <w:pPr>
              <w:snapToGrid w:val="0"/>
              <w:spacing w:after="0" w:line="240" w:lineRule="auto"/>
            </w:pPr>
            <w:r>
              <w:t>22.115 v12.2.0: Alignment of ProSe communication charging data requirements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5DA04" w14:textId="77777777" w:rsidR="00EC0D70" w:rsidRPr="00730A2E" w:rsidRDefault="00EC0D70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B075" w14:textId="1B8F9FAC" w:rsidR="00EC0D70" w:rsidRPr="00730A2E" w:rsidRDefault="005E38B3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ProSe Rel-12 CR0075R- Cat F</w:t>
            </w:r>
          </w:p>
        </w:tc>
      </w:tr>
      <w:tr w:rsidR="00360848" w:rsidRPr="00B04844" w14:paraId="084A9EAF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3F21A1D8" w14:textId="77777777" w:rsidR="00360848" w:rsidRPr="00F45489" w:rsidRDefault="00360848" w:rsidP="0082570C">
            <w:pPr>
              <w:pStyle w:val="Heading1"/>
            </w:pPr>
            <w:r>
              <w:t>Rel-13</w:t>
            </w:r>
            <w:r w:rsidRPr="00F45489">
              <w:t xml:space="preserve"> </w:t>
            </w:r>
            <w:r>
              <w:t>Work Item c</w:t>
            </w:r>
            <w:r w:rsidRPr="00F45489">
              <w:t>ontributions</w:t>
            </w:r>
            <w:bookmarkEnd w:id="106"/>
          </w:p>
        </w:tc>
      </w:tr>
      <w:tr w:rsidR="00974BA4" w:rsidRPr="00B04844" w14:paraId="3FD45672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2352F02B" w14:textId="6F41D72B" w:rsidR="00974BA4" w:rsidRDefault="00974BA4" w:rsidP="006F100F">
            <w:pPr>
              <w:pStyle w:val="Heading2"/>
            </w:pPr>
            <w:bookmarkStart w:id="107" w:name="_Ref395446419"/>
            <w:bookmarkStart w:id="108" w:name="_Toc395595484"/>
            <w:r w:rsidRPr="009A3902">
              <w:t>MCPTT</w:t>
            </w:r>
            <w:r>
              <w:t xml:space="preserve">: </w:t>
            </w:r>
            <w:r w:rsidRPr="009A3902">
              <w:t>Mission Critical Push To Talk over LTE</w:t>
            </w:r>
            <w:r>
              <w:t xml:space="preserve"> [</w:t>
            </w:r>
            <w:hyperlink r:id="rId118" w:history="1">
              <w:r w:rsidRPr="00A713F1">
                <w:rPr>
                  <w:rStyle w:val="Hyperlink"/>
                </w:rPr>
                <w:t>SP-140</w:t>
              </w:r>
              <w:r w:rsidR="006F100F">
                <w:rPr>
                  <w:rStyle w:val="Hyperlink"/>
                </w:rPr>
                <w:t>864</w:t>
              </w:r>
            </w:hyperlink>
            <w:r>
              <w:t>]</w:t>
            </w:r>
            <w:bookmarkEnd w:id="107"/>
            <w:bookmarkEnd w:id="108"/>
          </w:p>
        </w:tc>
      </w:tr>
      <w:tr w:rsidR="00B6158B" w:rsidRPr="00B04844" w14:paraId="2E5A84A9" w14:textId="77777777" w:rsidTr="002C5186">
        <w:trPr>
          <w:trHeight w:val="141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55260354" w14:textId="6136BC5E" w:rsidR="00B6158B" w:rsidRDefault="00B6158B" w:rsidP="002C5186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MCPTT Core module definition</w:t>
            </w:r>
          </w:p>
        </w:tc>
      </w:tr>
      <w:tr w:rsidR="001A4FBB" w:rsidRPr="001E1D1F" w14:paraId="5E8B85DD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182F4" w14:textId="0863BFDB" w:rsidR="001A4FBB" w:rsidRDefault="004A4430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9AC7F" w14:textId="6E3D8C8F" w:rsidR="001A4FBB" w:rsidRPr="00950A93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19" w:history="1">
              <w:r w:rsidR="001A4FBB" w:rsidRPr="00945921">
                <w:rPr>
                  <w:rStyle w:val="Hyperlink"/>
                  <w:rFonts w:cs="Arial"/>
                </w:rPr>
                <w:t>S1-150045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6685" w14:textId="768CDFBE" w:rsidR="001A4FBB" w:rsidRDefault="004A4430" w:rsidP="00AF513C">
            <w:pPr>
              <w:snapToGrid w:val="0"/>
              <w:spacing w:after="0" w:line="240" w:lineRule="auto"/>
            </w:pPr>
            <w:r>
              <w:t>SA1 Chairman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8C2C0" w14:textId="1532A7A7" w:rsidR="001A4FBB" w:rsidRDefault="004A4430" w:rsidP="00AF513C">
            <w:pPr>
              <w:snapToGrid w:val="0"/>
              <w:spacing w:after="0" w:line="240" w:lineRule="auto"/>
            </w:pPr>
            <w:r>
              <w:t xml:space="preserve">MCPTT core item selection procedure 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40FB2" w14:textId="77777777" w:rsidR="001A4FBB" w:rsidRPr="00730A2E" w:rsidRDefault="001A4FB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1899" w14:textId="77777777" w:rsidR="001A4FBB" w:rsidRDefault="001A4FBB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A4FBB" w:rsidRPr="001E1D1F" w14:paraId="0B0C8E8A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80CA7" w14:textId="020FD969" w:rsidR="001A4FBB" w:rsidRDefault="004A4430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39F6" w14:textId="2FB9BB89" w:rsidR="001A4FBB" w:rsidRPr="00950A93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20" w:history="1">
              <w:r w:rsidR="001A4FBB" w:rsidRPr="00945921">
                <w:rPr>
                  <w:rStyle w:val="Hyperlink"/>
                  <w:rFonts w:cs="Arial"/>
                </w:rPr>
                <w:t>S1-150046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E5D4C" w14:textId="63B66F29" w:rsidR="001A4FBB" w:rsidRDefault="004A4430" w:rsidP="00AF513C">
            <w:pPr>
              <w:snapToGrid w:val="0"/>
              <w:spacing w:after="0" w:line="240" w:lineRule="auto"/>
            </w:pPr>
            <w:r>
              <w:t>US Department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F8AA" w14:textId="1199A0F1" w:rsidR="001A4FBB" w:rsidRDefault="004A4430" w:rsidP="00AF513C">
            <w:pPr>
              <w:snapToGrid w:val="0"/>
              <w:spacing w:after="0" w:line="240" w:lineRule="auto"/>
            </w:pPr>
            <w:r>
              <w:t>Mapping of functional modules to TS 22.179 clauses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533F" w14:textId="77777777" w:rsidR="001A4FBB" w:rsidRPr="00730A2E" w:rsidRDefault="001A4FB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B6849" w14:textId="77777777" w:rsidR="001A4FBB" w:rsidRDefault="001A4FBB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A4FBB" w:rsidRPr="001E1D1F" w14:paraId="7565507B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CCBD" w14:textId="77777777" w:rsidR="001A4FBB" w:rsidRDefault="001A4FB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74BB9" w14:textId="2B1293EA" w:rsidR="001A4FBB" w:rsidRPr="00950A93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21" w:history="1">
              <w:r w:rsidR="001A4FBB" w:rsidRPr="00945921">
                <w:rPr>
                  <w:rStyle w:val="Hyperlink"/>
                  <w:rFonts w:cs="Arial"/>
                </w:rPr>
                <w:t>S1-150061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0C29C" w14:textId="17B974B9" w:rsidR="001A4FBB" w:rsidRDefault="001A4FBB" w:rsidP="00AF513C">
            <w:pPr>
              <w:snapToGrid w:val="0"/>
              <w:spacing w:after="0" w:line="240" w:lineRule="auto"/>
            </w:pPr>
            <w:r w:rsidRPr="007730A5">
              <w:t>U.S. Department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6C2AC" w14:textId="40BF9208" w:rsidR="001A4FBB" w:rsidRDefault="001A4FBB" w:rsidP="00AF513C">
            <w:pPr>
              <w:snapToGrid w:val="0"/>
              <w:spacing w:after="0" w:line="240" w:lineRule="auto"/>
            </w:pPr>
            <w:r w:rsidRPr="007730A5">
              <w:t xml:space="preserve">Mapping of MCPTT functional modules to TS 22.179 clauses –Proposed additions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71ED2" w14:textId="77777777" w:rsidR="001A4FBB" w:rsidRPr="00730A2E" w:rsidRDefault="001A4FB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62C11" w14:textId="4DBFF3F3" w:rsidR="001A4FBB" w:rsidRDefault="004A4430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 available</w:t>
            </w:r>
          </w:p>
        </w:tc>
      </w:tr>
      <w:tr w:rsidR="001A4FBB" w:rsidRPr="001E1D1F" w14:paraId="28FFC2D6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FBBFD" w14:textId="77777777" w:rsidR="001A4FBB" w:rsidRDefault="001A4FB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BA110" w14:textId="63C8DD4B" w:rsidR="001A4FBB" w:rsidRPr="00950A93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22" w:history="1">
              <w:r w:rsidR="001A4FBB" w:rsidRPr="00945921">
                <w:rPr>
                  <w:rStyle w:val="Hyperlink"/>
                  <w:rFonts w:cs="Arial"/>
                </w:rPr>
                <w:t>S1-150088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DFF2" w14:textId="0043E30D" w:rsidR="001A4FBB" w:rsidRDefault="001A4FBB" w:rsidP="00AF513C">
            <w:pPr>
              <w:snapToGrid w:val="0"/>
              <w:spacing w:after="0" w:line="240" w:lineRule="auto"/>
            </w:pPr>
            <w:r w:rsidRPr="007730A5">
              <w:t>Ericsson LM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2076D" w14:textId="476A1A0D" w:rsidR="001A4FBB" w:rsidRDefault="001A4FBB" w:rsidP="00AF513C">
            <w:pPr>
              <w:snapToGrid w:val="0"/>
              <w:spacing w:after="0" w:line="240" w:lineRule="auto"/>
            </w:pPr>
            <w:r w:rsidRPr="007730A5">
              <w:t>Mapping of MCPTT functional modules to TS 22.179 clauses –Proposed changes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C980" w14:textId="77777777" w:rsidR="001A4FBB" w:rsidRPr="00730A2E" w:rsidRDefault="001A4FB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F25E" w14:textId="5E4FA793" w:rsidR="001A4FBB" w:rsidRDefault="004A4430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 available</w:t>
            </w:r>
          </w:p>
        </w:tc>
      </w:tr>
      <w:tr w:rsidR="001A4FBB" w:rsidRPr="001E1D1F" w14:paraId="5921C209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2BE43" w14:textId="77777777" w:rsidR="001A4FBB" w:rsidRDefault="001A4FB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9C8FD" w14:textId="63633CAF" w:rsidR="001A4FBB" w:rsidRPr="00950A93" w:rsidRDefault="00DA5FE3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23" w:history="1">
              <w:r w:rsidR="001A4FBB" w:rsidRPr="00945921">
                <w:rPr>
                  <w:rStyle w:val="Hyperlink"/>
                  <w:rFonts w:cs="Arial"/>
                </w:rPr>
                <w:t>S1-150101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51AC" w14:textId="3034A6D7" w:rsidR="001A4FBB" w:rsidRDefault="001A4FBB" w:rsidP="00AF513C">
            <w:pPr>
              <w:snapToGrid w:val="0"/>
              <w:spacing w:after="0" w:line="240" w:lineRule="auto"/>
            </w:pPr>
            <w:r w:rsidRPr="007730A5">
              <w:t>HOME OFFICE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A236D" w14:textId="6EF15B5F" w:rsidR="001A4FBB" w:rsidRDefault="001A4FBB" w:rsidP="00AF513C">
            <w:pPr>
              <w:snapToGrid w:val="0"/>
              <w:spacing w:after="0" w:line="240" w:lineRule="auto"/>
            </w:pPr>
            <w:r w:rsidRPr="007730A5">
              <w:t>Input to Discussion on Functional Blocks and Dependencies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DF4AC" w14:textId="77777777" w:rsidR="001A4FBB" w:rsidRPr="00730A2E" w:rsidRDefault="001A4FB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04FCA" w14:textId="26D88941" w:rsidR="001A4FBB" w:rsidRDefault="004A4430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 available</w:t>
            </w:r>
          </w:p>
        </w:tc>
      </w:tr>
      <w:tr w:rsidR="00B6158B" w:rsidRPr="00B04844" w14:paraId="2C5EBCF1" w14:textId="77777777" w:rsidTr="002C5186">
        <w:trPr>
          <w:trHeight w:val="141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498FCAAA" w14:textId="78DB754C" w:rsidR="00B6158B" w:rsidRDefault="00B6158B" w:rsidP="002C5186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MCPTT Core module selection</w:t>
            </w:r>
          </w:p>
        </w:tc>
      </w:tr>
      <w:tr w:rsidR="004A4430" w:rsidRPr="001E1D1F" w14:paraId="08099F16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446A" w14:textId="77777777" w:rsidR="004A4430" w:rsidRDefault="004A4430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6F00" w14:textId="0B08E257" w:rsidR="004A4430" w:rsidRPr="00950A93" w:rsidRDefault="004A4430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24" w:history="1">
              <w:r w:rsidRPr="00945921">
                <w:rPr>
                  <w:rStyle w:val="Hyperlink"/>
                  <w:rFonts w:cs="Arial"/>
                </w:rPr>
                <w:t>S1-150063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61A56" w14:textId="77777777" w:rsidR="004A4430" w:rsidRDefault="004A4430" w:rsidP="00AF513C">
            <w:pPr>
              <w:snapToGrid w:val="0"/>
              <w:spacing w:after="0" w:line="240" w:lineRule="auto"/>
            </w:pPr>
            <w:r w:rsidRPr="007730A5">
              <w:t>U.S. Department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D05B8" w14:textId="77777777" w:rsidR="004A4430" w:rsidRDefault="004A4430" w:rsidP="00AF513C">
            <w:pPr>
              <w:snapToGrid w:val="0"/>
              <w:spacing w:after="0" w:line="240" w:lineRule="auto"/>
            </w:pPr>
            <w:r w:rsidRPr="007730A5">
              <w:t>MCPTT core items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151B0" w14:textId="77777777" w:rsidR="004A4430" w:rsidRPr="00730A2E" w:rsidRDefault="004A4430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7B1B7" w14:textId="67596349" w:rsidR="004A4430" w:rsidRDefault="00F12340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 available</w:t>
            </w:r>
          </w:p>
        </w:tc>
      </w:tr>
      <w:tr w:rsidR="002607FB" w:rsidRPr="001E1D1F" w14:paraId="4E4887E2" w14:textId="77777777" w:rsidTr="00730A2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E5891" w14:textId="77777777" w:rsidR="002607FB" w:rsidRDefault="002607F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86F24" w14:textId="57F37A8D" w:rsidR="002607FB" w:rsidRPr="00950A93" w:rsidRDefault="002607FB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25" w:history="1">
              <w:r w:rsidRPr="00945921">
                <w:rPr>
                  <w:rStyle w:val="Hyperlink"/>
                  <w:rFonts w:cs="Arial"/>
                </w:rPr>
                <w:t>S1-150150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CA853" w14:textId="77777777" w:rsidR="002607FB" w:rsidRDefault="002607FB" w:rsidP="00AF513C">
            <w:pPr>
              <w:snapToGrid w:val="0"/>
              <w:spacing w:after="0" w:line="240" w:lineRule="auto"/>
            </w:pPr>
            <w:r w:rsidRPr="00AD156E">
              <w:t>Huawei, TD-Tech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2F60" w14:textId="77777777" w:rsidR="002607FB" w:rsidRDefault="002607FB" w:rsidP="00AF513C">
            <w:pPr>
              <w:snapToGrid w:val="0"/>
              <w:spacing w:after="0" w:line="240" w:lineRule="auto"/>
            </w:pPr>
            <w:r w:rsidRPr="00671C3C">
              <w:t>Core Modules for MCPTT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04AB2" w14:textId="77777777" w:rsidR="002607FB" w:rsidRPr="00730A2E" w:rsidRDefault="002607FB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59D2" w14:textId="6B42D985" w:rsidR="002607FB" w:rsidRDefault="00F12340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 available</w:t>
            </w:r>
          </w:p>
        </w:tc>
      </w:tr>
      <w:tr w:rsidR="002607FB" w:rsidRPr="001E1D1F" w14:paraId="73C6EA31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0210" w14:textId="77777777" w:rsidR="002607FB" w:rsidRDefault="002607FB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F5FC" w14:textId="34BDE8E0" w:rsidR="002607FB" w:rsidRPr="002C5186" w:rsidRDefault="002607FB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26" w:history="1">
              <w:r w:rsidRPr="002C5186">
                <w:rPr>
                  <w:rStyle w:val="Hyperlink"/>
                  <w:rFonts w:cs="Arial"/>
                </w:rPr>
                <w:t>S1-150049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773AE" w14:textId="77777777" w:rsidR="002607FB" w:rsidRDefault="002607FB" w:rsidP="002C5186">
            <w:pPr>
              <w:snapToGrid w:val="0"/>
              <w:spacing w:after="0" w:line="240" w:lineRule="auto"/>
            </w:pPr>
            <w:r w:rsidRPr="007730A5">
              <w:t>The Police of the Netherlands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975B" w14:textId="77777777" w:rsidR="002607FB" w:rsidRDefault="002607FB" w:rsidP="002C5186">
            <w:pPr>
              <w:snapToGrid w:val="0"/>
              <w:spacing w:after="0" w:line="240" w:lineRule="auto"/>
            </w:pPr>
            <w:r w:rsidRPr="007730A5">
              <w:t>MCPTT core modules proposal Police of the Netherlands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39ED" w14:textId="77777777" w:rsidR="002607FB" w:rsidRPr="00730A2E" w:rsidRDefault="002607FB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F17F5" w14:textId="7E9FBE6C" w:rsidR="002607FB" w:rsidRDefault="00F12340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 available</w:t>
            </w:r>
          </w:p>
        </w:tc>
      </w:tr>
      <w:tr w:rsidR="002607FB" w:rsidRPr="001E1D1F" w14:paraId="4CB051D1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351FD" w14:textId="2266F649" w:rsidR="002607FB" w:rsidRDefault="00F12340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D17DF" w14:textId="513FDF54" w:rsidR="002607FB" w:rsidRPr="002C5186" w:rsidRDefault="002607FB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27" w:history="1">
              <w:r w:rsidRPr="002C5186">
                <w:rPr>
                  <w:rStyle w:val="Hyperlink"/>
                  <w:rFonts w:cs="Arial"/>
                </w:rPr>
                <w:t>S1-150051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B25C" w14:textId="05E64003" w:rsidR="002607FB" w:rsidRDefault="00F12340" w:rsidP="002C5186">
            <w:pPr>
              <w:snapToGrid w:val="0"/>
              <w:spacing w:after="0" w:line="240" w:lineRule="auto"/>
            </w:pPr>
            <w:r>
              <w:t>French ministry of Interior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C3FEC" w14:textId="62B90715" w:rsidR="002607FB" w:rsidRDefault="00F12340" w:rsidP="002C5186">
            <w:pPr>
              <w:snapToGrid w:val="0"/>
              <w:spacing w:after="0" w:line="240" w:lineRule="auto"/>
            </w:pPr>
            <w:r>
              <w:t>MCPTT core items, France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D2C09" w14:textId="77777777" w:rsidR="002607FB" w:rsidRPr="00730A2E" w:rsidRDefault="002607FB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F0CF1" w14:textId="77777777" w:rsidR="002607FB" w:rsidRDefault="002607FB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607FB" w:rsidRPr="001E1D1F" w14:paraId="53C8A50D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87884" w14:textId="77777777" w:rsidR="002607FB" w:rsidRDefault="002607FB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41CF1" w14:textId="42C165DF" w:rsidR="002607FB" w:rsidRPr="002C5186" w:rsidRDefault="002607FB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28" w:history="1">
              <w:r w:rsidRPr="002C5186">
                <w:rPr>
                  <w:rStyle w:val="Hyperlink"/>
                  <w:rFonts w:cs="Arial"/>
                </w:rPr>
                <w:t>S1-150089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74434" w14:textId="77777777" w:rsidR="002607FB" w:rsidRDefault="002607FB" w:rsidP="002C5186">
            <w:pPr>
              <w:snapToGrid w:val="0"/>
              <w:spacing w:after="0" w:line="240" w:lineRule="auto"/>
            </w:pPr>
            <w:r w:rsidRPr="007730A5">
              <w:t>Ericsson LM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8C6E" w14:textId="77777777" w:rsidR="002607FB" w:rsidRDefault="002607FB" w:rsidP="002C5186">
            <w:pPr>
              <w:snapToGrid w:val="0"/>
              <w:spacing w:after="0" w:line="240" w:lineRule="auto"/>
            </w:pPr>
            <w:r w:rsidRPr="007730A5">
              <w:t>Ericsson's MCPTT core modules prioritization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3673" w14:textId="77777777" w:rsidR="002607FB" w:rsidRPr="00730A2E" w:rsidRDefault="002607FB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D8F20" w14:textId="51591FDB" w:rsidR="002607FB" w:rsidRDefault="00F12340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 available</w:t>
            </w:r>
          </w:p>
        </w:tc>
      </w:tr>
      <w:tr w:rsidR="00782CF5" w:rsidRPr="001E1D1F" w14:paraId="0A5B40E1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9B13" w14:textId="77777777" w:rsidR="00782CF5" w:rsidRDefault="00782CF5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7DE99" w14:textId="00EDF65A" w:rsidR="00782CF5" w:rsidRPr="002C5186" w:rsidRDefault="00782CF5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29" w:history="1">
              <w:r w:rsidRPr="002C5186">
                <w:rPr>
                  <w:rStyle w:val="Hyperlink"/>
                  <w:rFonts w:cs="Arial"/>
                </w:rPr>
                <w:t>S1-150109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38459" w14:textId="77777777" w:rsidR="00782CF5" w:rsidRDefault="00782CF5" w:rsidP="002C5186">
            <w:pPr>
              <w:snapToGrid w:val="0"/>
              <w:spacing w:after="0" w:line="240" w:lineRule="auto"/>
            </w:pPr>
            <w:r>
              <w:t>Qualcomm Technology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93269" w14:textId="77777777" w:rsidR="00782CF5" w:rsidRDefault="00782CF5" w:rsidP="002C5186">
            <w:pPr>
              <w:snapToGrid w:val="0"/>
              <w:spacing w:after="0" w:line="240" w:lineRule="auto"/>
            </w:pPr>
            <w:r>
              <w:t>Media Recording and Media Mixing in Off-Network MCPTT Service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A528" w14:textId="77777777" w:rsidR="00782CF5" w:rsidRPr="00730A2E" w:rsidRDefault="00782CF5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E684" w14:textId="77777777" w:rsidR="00782CF5" w:rsidRDefault="00782CF5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158B" w:rsidRPr="00B04844" w14:paraId="2E7AEB6E" w14:textId="77777777" w:rsidTr="002C5186">
        <w:trPr>
          <w:trHeight w:val="141"/>
        </w:trPr>
        <w:tc>
          <w:tcPr>
            <w:tcW w:w="14851" w:type="dxa"/>
            <w:gridSpan w:val="9"/>
            <w:shd w:val="clear" w:color="auto" w:fill="BFBFBF" w:themeFill="background1" w:themeFillShade="BF"/>
          </w:tcPr>
          <w:p w14:paraId="65133F94" w14:textId="3CA6AC8F" w:rsidR="00B6158B" w:rsidRDefault="00B6158B" w:rsidP="002C5186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Other MCPTT corrections</w:t>
            </w:r>
          </w:p>
        </w:tc>
      </w:tr>
      <w:tr w:rsidR="008204E0" w:rsidRPr="00B04844" w14:paraId="43CF1FA4" w14:textId="77777777" w:rsidTr="00DC19C8">
        <w:trPr>
          <w:trHeight w:val="141"/>
        </w:trPr>
        <w:tc>
          <w:tcPr>
            <w:tcW w:w="14851" w:type="dxa"/>
            <w:gridSpan w:val="9"/>
            <w:shd w:val="clear" w:color="auto" w:fill="auto"/>
          </w:tcPr>
          <w:p w14:paraId="5AD156BD" w14:textId="77777777" w:rsidR="008204E0" w:rsidRPr="00F45489" w:rsidRDefault="008204E0" w:rsidP="00DC19C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BF98879" w14:textId="2337714F" w:rsidR="008204E0" w:rsidRDefault="008204E0" w:rsidP="00DC19C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When deleting requirements, the requirement number remains, but the requirement becomes "void"</w:t>
            </w:r>
            <w:r w:rsidR="00DE3FEE">
              <w:rPr>
                <w:rFonts w:eastAsia="Arial Unicode MS" w:cs="Arial"/>
                <w:szCs w:val="18"/>
                <w:lang w:eastAsia="ar-SA"/>
              </w:rPr>
              <w:t>. The revision should look like this</w:t>
            </w:r>
            <w:r>
              <w:rPr>
                <w:rFonts w:eastAsia="Arial Unicode MS" w:cs="Arial"/>
                <w:szCs w:val="18"/>
                <w:lang w:eastAsia="ar-SA"/>
              </w:rPr>
              <w:t>:</w:t>
            </w:r>
          </w:p>
          <w:p w14:paraId="45538946" w14:textId="17950879" w:rsidR="008204E0" w:rsidRPr="00F45489" w:rsidRDefault="008204E0" w:rsidP="00DC19C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[Ra.b.c-002] </w:t>
            </w:r>
            <w:r w:rsidRPr="00945921">
              <w:rPr>
                <w:rFonts w:eastAsia="Arial Unicode MS" w:cs="Arial"/>
                <w:strike/>
                <w:color w:val="FF0000"/>
                <w:szCs w:val="18"/>
                <w:lang w:eastAsia="ar-SA"/>
              </w:rPr>
              <w:t>The system shall do this.</w:t>
            </w:r>
            <w:r w:rsidRPr="00945921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Pr="00945921">
              <w:rPr>
                <w:rFonts w:eastAsia="Arial Unicode MS" w:cs="Arial"/>
                <w:color w:val="FF0000"/>
                <w:szCs w:val="18"/>
                <w:u w:val="single"/>
                <w:lang w:eastAsia="ar-SA"/>
              </w:rPr>
              <w:t>Void</w:t>
            </w:r>
          </w:p>
          <w:p w14:paraId="1EF54E72" w14:textId="77777777" w:rsidR="008204E0" w:rsidRPr="00F45489" w:rsidRDefault="008204E0" w:rsidP="00DC19C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607FB" w:rsidRPr="001E1D1F" w14:paraId="10A18F25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6FDD0" w14:textId="384115AD" w:rsidR="002607FB" w:rsidRDefault="002813A0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3F539" w14:textId="7C95497C" w:rsidR="002607FB" w:rsidRPr="002C5186" w:rsidRDefault="002607FB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30" w:history="1">
              <w:r w:rsidRPr="002C5186">
                <w:rPr>
                  <w:rStyle w:val="Hyperlink"/>
                  <w:rFonts w:cs="Arial"/>
                </w:rPr>
                <w:t>S1-150011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4B53" w14:textId="31B78ECB" w:rsidR="002607FB" w:rsidRDefault="002813A0">
            <w:pPr>
              <w:snapToGrid w:val="0"/>
              <w:spacing w:after="0" w:line="240" w:lineRule="auto"/>
            </w:pPr>
            <w:r>
              <w:t>US Department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6ACB" w14:textId="4EFD1AE2" w:rsidR="002607FB" w:rsidRDefault="002813A0" w:rsidP="002C5186">
            <w:pPr>
              <w:snapToGrid w:val="0"/>
              <w:spacing w:after="0" w:line="240" w:lineRule="auto"/>
            </w:pPr>
            <w:r>
              <w:t>22.179 v13.0.1: Replacement of Home and Visited by Primary and Partner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6DE11" w14:textId="77777777" w:rsidR="002607FB" w:rsidRPr="00730A2E" w:rsidRDefault="002607FB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2075E" w14:textId="5EFD2D16" w:rsidR="002607FB" w:rsidRDefault="002813A0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CR0001R- Cat F</w:t>
            </w:r>
          </w:p>
        </w:tc>
      </w:tr>
      <w:tr w:rsidR="002607FB" w:rsidRPr="001E1D1F" w14:paraId="728E83C5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D4ACC" w14:textId="6DE6D8F2" w:rsidR="002607FB" w:rsidRDefault="002813A0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B2B1C" w14:textId="4B198D08" w:rsidR="002607FB" w:rsidRPr="002C5186" w:rsidRDefault="002607FB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31" w:history="1">
              <w:r w:rsidRPr="002C5186">
                <w:rPr>
                  <w:rStyle w:val="Hyperlink"/>
                  <w:rFonts w:cs="Arial"/>
                </w:rPr>
                <w:t>S1-150012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9117" w14:textId="52C63100" w:rsidR="002607FB" w:rsidRDefault="002813A0" w:rsidP="002C5186">
            <w:pPr>
              <w:snapToGrid w:val="0"/>
              <w:spacing w:after="0" w:line="240" w:lineRule="auto"/>
            </w:pPr>
            <w:r>
              <w:t>US Department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D082" w14:textId="09AC3081" w:rsidR="002607FB" w:rsidRDefault="002813A0" w:rsidP="002C5186">
            <w:pPr>
              <w:snapToGrid w:val="0"/>
              <w:spacing w:after="0" w:line="240" w:lineRule="auto"/>
            </w:pPr>
            <w:r>
              <w:t>22.179 v13.0.1:  Completion of application of S1-144278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EB10" w14:textId="77777777" w:rsidR="002607FB" w:rsidRPr="00730A2E" w:rsidRDefault="002607FB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49B81" w14:textId="2DCD7352" w:rsidR="002607FB" w:rsidRDefault="002813A0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CR0002R- Cat F</w:t>
            </w:r>
          </w:p>
        </w:tc>
      </w:tr>
      <w:tr w:rsidR="00AA1CB3" w:rsidRPr="001E1D1F" w14:paraId="5D104C9C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20996" w14:textId="4312FEE1" w:rsidR="00AA1CB3" w:rsidRDefault="00AA1CB3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6A46C" w14:textId="629A34A3" w:rsidR="00AA1CB3" w:rsidRPr="002C5186" w:rsidRDefault="00AA1CB3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32" w:history="1">
              <w:r w:rsidRPr="002C5186">
                <w:rPr>
                  <w:rStyle w:val="Hyperlink"/>
                  <w:rFonts w:cs="Arial"/>
                </w:rPr>
                <w:t>S1-150013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9068" w14:textId="6A2FB485" w:rsidR="00AA1CB3" w:rsidRDefault="00AA1CB3" w:rsidP="002C5186">
            <w:pPr>
              <w:snapToGrid w:val="0"/>
              <w:spacing w:after="0" w:line="240" w:lineRule="auto"/>
            </w:pPr>
            <w:r>
              <w:t xml:space="preserve">US Department of </w:t>
            </w:r>
            <w:r>
              <w:lastRenderedPageBreak/>
              <w:t>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E96D" w14:textId="5BD14437" w:rsidR="00AA1CB3" w:rsidRDefault="00AA1CB3" w:rsidP="002C5186">
            <w:pPr>
              <w:snapToGrid w:val="0"/>
              <w:spacing w:after="0" w:line="240" w:lineRule="auto"/>
            </w:pPr>
            <w:r>
              <w:lastRenderedPageBreak/>
              <w:t xml:space="preserve">22.179 v13.0.1: Clarification of number and types </w:t>
            </w:r>
            <w:r>
              <w:lastRenderedPageBreak/>
              <w:t>of Private Calls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60059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812A6" w14:textId="0632D62A" w:rsidR="00AA1CB3" w:rsidRDefault="00AA1CB3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CR0003R- Cat F</w:t>
            </w:r>
          </w:p>
        </w:tc>
      </w:tr>
      <w:tr w:rsidR="00AA1CB3" w:rsidRPr="001E1D1F" w14:paraId="22B883C1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E280" w14:textId="41A082AF" w:rsidR="00AA1CB3" w:rsidRDefault="00AA1CB3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91C92" w14:textId="7F5FF8C6" w:rsidR="00AA1CB3" w:rsidRPr="002C5186" w:rsidRDefault="00AA1CB3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33" w:history="1">
              <w:r w:rsidRPr="002C5186">
                <w:rPr>
                  <w:rStyle w:val="Hyperlink"/>
                  <w:rFonts w:cs="Arial"/>
                </w:rPr>
                <w:t>S1-150014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9DF3C" w14:textId="373D6F77" w:rsidR="00AA1CB3" w:rsidRDefault="00AA1CB3" w:rsidP="002C5186">
            <w:pPr>
              <w:snapToGrid w:val="0"/>
              <w:spacing w:after="0" w:line="240" w:lineRule="auto"/>
            </w:pPr>
            <w:r>
              <w:t>US Department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5E49A" w14:textId="0A73EB06" w:rsidR="00AA1CB3" w:rsidRDefault="00AA1CB3" w:rsidP="002C5186">
            <w:pPr>
              <w:snapToGrid w:val="0"/>
              <w:spacing w:after="0" w:line="240" w:lineRule="auto"/>
            </w:pPr>
            <w:r>
              <w:t>22.179 v13.0.1: Correction of type of Private Calls supported in for both on and off the network use.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BFB0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99150" w14:textId="1C0C0399" w:rsidR="00AA1CB3" w:rsidRDefault="00AA1CB3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CR0004R- Cat F</w:t>
            </w:r>
          </w:p>
        </w:tc>
      </w:tr>
      <w:tr w:rsidR="00AA1CB3" w:rsidRPr="001E1D1F" w14:paraId="0027EE83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346DA" w14:textId="70AA147C" w:rsidR="00AA1CB3" w:rsidRDefault="00AA1CB3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1D476" w14:textId="5392CBB4" w:rsidR="00AA1CB3" w:rsidRPr="002C5186" w:rsidRDefault="00AA1CB3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34" w:history="1">
              <w:r w:rsidRPr="002C5186">
                <w:rPr>
                  <w:rStyle w:val="Hyperlink"/>
                  <w:rFonts w:cs="Arial"/>
                </w:rPr>
                <w:t>S1-150015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A6B5" w14:textId="6623E33C" w:rsidR="00AA1CB3" w:rsidRDefault="00AA1CB3" w:rsidP="002C5186">
            <w:pPr>
              <w:snapToGrid w:val="0"/>
              <w:spacing w:after="0" w:line="240" w:lineRule="auto"/>
            </w:pPr>
            <w:r>
              <w:t>US Department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408D" w14:textId="5E0F44C4" w:rsidR="00AA1CB3" w:rsidRDefault="00AA1CB3" w:rsidP="002C5186">
            <w:pPr>
              <w:snapToGrid w:val="0"/>
              <w:spacing w:after="0" w:line="240" w:lineRule="auto"/>
            </w:pPr>
            <w:r>
              <w:t>22.179 v13.0.1: Clarification of number and types of Private Calls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1300C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D197F" w14:textId="0ACDF37D" w:rsidR="00AA1CB3" w:rsidRDefault="00AA1CB3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CR0005R- Cat F</w:t>
            </w:r>
          </w:p>
        </w:tc>
      </w:tr>
      <w:tr w:rsidR="00AA1CB3" w:rsidRPr="001E1D1F" w14:paraId="6F4FA6A8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5D51C" w14:textId="6D176640" w:rsidR="00AA1CB3" w:rsidRDefault="00AA1CB3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D4B84" w14:textId="17202BC3" w:rsidR="00AA1CB3" w:rsidRPr="002C5186" w:rsidRDefault="00AA1CB3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35" w:history="1">
              <w:r w:rsidRPr="002C5186">
                <w:rPr>
                  <w:rStyle w:val="Hyperlink"/>
                  <w:rFonts w:cs="Arial"/>
                </w:rPr>
                <w:t>S1-150016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705F0" w14:textId="52E8F637" w:rsidR="00AA1CB3" w:rsidRDefault="00AA1CB3" w:rsidP="002C5186">
            <w:pPr>
              <w:snapToGrid w:val="0"/>
              <w:spacing w:after="0" w:line="240" w:lineRule="auto"/>
            </w:pPr>
            <w:r>
              <w:t>Alcatel-Lucent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BA553" w14:textId="37058596" w:rsidR="00AA1CB3" w:rsidRDefault="00AA1CB3" w:rsidP="002C5186">
            <w:pPr>
              <w:snapToGrid w:val="0"/>
              <w:spacing w:after="0" w:line="240" w:lineRule="auto"/>
            </w:pPr>
            <w:r>
              <w:t>22.179 v13.0.1: Improper use of 'emergency'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3286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228F" w14:textId="69E2A328" w:rsidR="00AA1CB3" w:rsidRDefault="00AA1CB3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CR0006R- Cat F</w:t>
            </w:r>
          </w:p>
        </w:tc>
      </w:tr>
      <w:tr w:rsidR="00AA1CB3" w:rsidRPr="001E1D1F" w14:paraId="24C6F3E3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96BA6" w14:textId="5A0B1320" w:rsidR="00AA1CB3" w:rsidRDefault="00B40A56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9972" w14:textId="1F735C17" w:rsidR="00AA1CB3" w:rsidRPr="002C5186" w:rsidRDefault="00AA1CB3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36" w:history="1">
              <w:r w:rsidRPr="002C5186">
                <w:rPr>
                  <w:rStyle w:val="Hyperlink"/>
                  <w:rFonts w:cs="Arial"/>
                </w:rPr>
                <w:t>S1-150017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27198" w14:textId="1E3126B6" w:rsidR="00AA1CB3" w:rsidRDefault="00B40A56" w:rsidP="002C5186">
            <w:pPr>
              <w:snapToGrid w:val="0"/>
              <w:spacing w:after="0" w:line="240" w:lineRule="auto"/>
            </w:pPr>
            <w:r>
              <w:t>Alcatel-Lucent, US Dept.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C37D" w14:textId="428B3E21" w:rsidR="00AA1CB3" w:rsidRDefault="00B40A56" w:rsidP="002C5186">
            <w:pPr>
              <w:snapToGrid w:val="0"/>
              <w:spacing w:after="0" w:line="240" w:lineRule="auto"/>
            </w:pPr>
            <w:r>
              <w:t xml:space="preserve">22.179 v13.0.1: Correct use of MCPTT terminology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46223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59662" w14:textId="72DB434A" w:rsidR="00AA1CB3" w:rsidRDefault="00B40A56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CR0007R- Cat D</w:t>
            </w:r>
          </w:p>
        </w:tc>
      </w:tr>
      <w:tr w:rsidR="00AA1CB3" w:rsidRPr="001E1D1F" w14:paraId="1760ABF4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70D79" w14:textId="6D62A9D1" w:rsidR="00AA1CB3" w:rsidRDefault="008832E6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CDC21" w14:textId="7C244992" w:rsidR="00AA1CB3" w:rsidRPr="002C5186" w:rsidRDefault="00AA1CB3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37" w:history="1">
              <w:r w:rsidRPr="002C5186">
                <w:rPr>
                  <w:rStyle w:val="Hyperlink"/>
                  <w:rFonts w:cs="Arial"/>
                </w:rPr>
                <w:t>S1-150018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E3E3" w14:textId="5D069095" w:rsidR="00AA1CB3" w:rsidRDefault="008832E6" w:rsidP="002C5186">
            <w:pPr>
              <w:snapToGrid w:val="0"/>
              <w:spacing w:after="0" w:line="240" w:lineRule="auto"/>
            </w:pPr>
            <w:r>
              <w:t>Alcatel-Lucent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45B8" w14:textId="0218A507" w:rsidR="00AA1CB3" w:rsidRDefault="008832E6" w:rsidP="002C5186">
            <w:pPr>
              <w:snapToGrid w:val="0"/>
              <w:spacing w:after="0" w:line="240" w:lineRule="auto"/>
            </w:pPr>
            <w:r>
              <w:t>22.179 v13.0.1: Clarifying KPI requirement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7DE9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213DB" w14:textId="067FB8D1" w:rsidR="00AA1CB3" w:rsidRDefault="008832E6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CR0008R- Cat F</w:t>
            </w:r>
          </w:p>
        </w:tc>
      </w:tr>
      <w:tr w:rsidR="00AA1CB3" w:rsidRPr="001E1D1F" w14:paraId="376E4757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16FA0" w14:textId="36897814" w:rsidR="00AA1CB3" w:rsidRDefault="008832E6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51FA" w14:textId="6F3C58A4" w:rsidR="00AA1CB3" w:rsidRPr="002C5186" w:rsidRDefault="00AA1CB3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38" w:history="1">
              <w:r w:rsidRPr="002C5186">
                <w:rPr>
                  <w:rStyle w:val="Hyperlink"/>
                  <w:rFonts w:cs="Arial"/>
                </w:rPr>
                <w:t>S1-150019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993E" w14:textId="1F25E64A" w:rsidR="00AA1CB3" w:rsidRDefault="008832E6" w:rsidP="002C5186">
            <w:pPr>
              <w:snapToGrid w:val="0"/>
              <w:spacing w:after="0" w:line="240" w:lineRule="auto"/>
            </w:pPr>
            <w:r>
              <w:t>Alcatel-Lucent, US Dept.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8CCEB" w14:textId="04C62D89" w:rsidR="00AA1CB3" w:rsidRDefault="008832E6" w:rsidP="002C5186">
            <w:pPr>
              <w:snapToGrid w:val="0"/>
              <w:spacing w:after="0" w:line="240" w:lineRule="auto"/>
            </w:pPr>
            <w:r>
              <w:t>22.179 v13.0.1: Wording correction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A34B4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B55C" w14:textId="41CDA268" w:rsidR="00AA1CB3" w:rsidRDefault="008832E6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CR0009R- Cat D</w:t>
            </w:r>
          </w:p>
        </w:tc>
      </w:tr>
      <w:tr w:rsidR="00AA1CB3" w:rsidRPr="001E1D1F" w14:paraId="1412C17A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A1EF" w14:textId="4E468F27" w:rsidR="00AA1CB3" w:rsidRDefault="008832E6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812AF" w14:textId="7226AD20" w:rsidR="00AA1CB3" w:rsidRPr="002C5186" w:rsidRDefault="00AA1CB3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39" w:history="1">
              <w:r w:rsidRPr="002C5186">
                <w:rPr>
                  <w:rStyle w:val="Hyperlink"/>
                  <w:rFonts w:cs="Arial"/>
                </w:rPr>
                <w:t>S1-150020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19AA3" w14:textId="76DDDCA5" w:rsidR="00AA1CB3" w:rsidRDefault="008832E6" w:rsidP="002C5186">
            <w:pPr>
              <w:snapToGrid w:val="0"/>
              <w:spacing w:after="0" w:line="240" w:lineRule="auto"/>
            </w:pPr>
            <w:r>
              <w:t>Alcatel-Lucent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61F7" w14:textId="519F720A" w:rsidR="00AA1CB3" w:rsidRDefault="008832E6" w:rsidP="002C5186">
            <w:pPr>
              <w:snapToGrid w:val="0"/>
              <w:spacing w:after="0" w:line="240" w:lineRule="auto"/>
            </w:pPr>
            <w:r>
              <w:t>22.179 v13.0.1: Private Call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1939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670A" w14:textId="6CE6CFD5" w:rsidR="00AA1CB3" w:rsidRDefault="008832E6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CR0010R- Cat F</w:t>
            </w:r>
          </w:p>
        </w:tc>
      </w:tr>
      <w:tr w:rsidR="00AA1CB3" w:rsidRPr="001E1D1F" w14:paraId="1B6F074D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52CCE" w14:textId="2853265E" w:rsidR="00AA1CB3" w:rsidRDefault="008832E6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49941" w14:textId="58703D09" w:rsidR="00AA1CB3" w:rsidRPr="002C5186" w:rsidRDefault="00AA1CB3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40" w:history="1">
              <w:r w:rsidRPr="002C5186">
                <w:rPr>
                  <w:rStyle w:val="Hyperlink"/>
                  <w:rFonts w:cs="Arial"/>
                </w:rPr>
                <w:t>S1-150021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811D9" w14:textId="42AE280A" w:rsidR="00AA1CB3" w:rsidRDefault="008832E6">
            <w:pPr>
              <w:snapToGrid w:val="0"/>
              <w:spacing w:after="0" w:line="240" w:lineRule="auto"/>
            </w:pPr>
            <w:r>
              <w:t>US Department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6C298" w14:textId="77777777" w:rsidR="008832E6" w:rsidRDefault="008832E6" w:rsidP="002C5186">
            <w:pPr>
              <w:snapToGrid w:val="0"/>
              <w:spacing w:after="0" w:line="240" w:lineRule="auto"/>
            </w:pPr>
            <w:r>
              <w:t xml:space="preserve">22.179 v13.0.1: Change the title of TS 22.179 to align with MCPTT WID and agreed contribution </w:t>
            </w:r>
          </w:p>
          <w:p w14:paraId="2B31BDBA" w14:textId="7C04192E" w:rsidR="00AA1CB3" w:rsidRDefault="008832E6" w:rsidP="002C5186">
            <w:pPr>
              <w:snapToGrid w:val="0"/>
              <w:spacing w:after="0" w:line="240" w:lineRule="auto"/>
            </w:pPr>
            <w:r>
              <w:t>S1-144232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40D8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C61C2" w14:textId="4447035B" w:rsidR="00AA1CB3" w:rsidRDefault="008832E6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CR0011R- Cat F</w:t>
            </w:r>
          </w:p>
        </w:tc>
      </w:tr>
      <w:tr w:rsidR="00AA1CB3" w:rsidRPr="001E1D1F" w14:paraId="6B81E4F6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7D4D1" w14:textId="0F9F8F28" w:rsidR="00AA1CB3" w:rsidRDefault="008832E6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C001C" w14:textId="7A96D5F8" w:rsidR="00AA1CB3" w:rsidRPr="002C5186" w:rsidRDefault="00AA1CB3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41" w:history="1">
              <w:r w:rsidRPr="002C5186">
                <w:rPr>
                  <w:rStyle w:val="Hyperlink"/>
                  <w:rFonts w:cs="Arial"/>
                </w:rPr>
                <w:t>S1-150022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1621" w14:textId="7A01252E" w:rsidR="00AA1CB3" w:rsidRDefault="008832E6" w:rsidP="002C5186">
            <w:pPr>
              <w:snapToGrid w:val="0"/>
              <w:spacing w:after="0" w:line="240" w:lineRule="auto"/>
            </w:pPr>
            <w:r>
              <w:t>Alcatel-Lucent, US Dept.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AF4D" w14:textId="209EA49B" w:rsidR="00AA1CB3" w:rsidRDefault="008832E6" w:rsidP="002C5186">
            <w:pPr>
              <w:snapToGrid w:val="0"/>
              <w:spacing w:after="0" w:line="240" w:lineRule="auto"/>
            </w:pPr>
            <w:r>
              <w:t>22.179 v13.0.1: Changing Ues to UEs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0979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81B08" w14:textId="011D933F" w:rsidR="00AA1CB3" w:rsidRDefault="008832E6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CR0012R- Cat D</w:t>
            </w:r>
          </w:p>
        </w:tc>
      </w:tr>
      <w:tr w:rsidR="00AA1CB3" w:rsidRPr="001E1D1F" w14:paraId="14766BE6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9026" w14:textId="74E00A63" w:rsidR="00AA1CB3" w:rsidRDefault="001F37A7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BF977" w14:textId="211CACA0" w:rsidR="00AA1CB3" w:rsidRPr="002C5186" w:rsidRDefault="00AA1CB3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42" w:history="1">
              <w:r w:rsidRPr="002C5186">
                <w:rPr>
                  <w:rStyle w:val="Hyperlink"/>
                  <w:rFonts w:cs="Arial"/>
                </w:rPr>
                <w:t>S1-150023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E2738" w14:textId="35A5ADBC" w:rsidR="00AA1CB3" w:rsidRDefault="001F37A7" w:rsidP="002C5186">
            <w:pPr>
              <w:snapToGrid w:val="0"/>
              <w:spacing w:after="0" w:line="240" w:lineRule="auto"/>
            </w:pPr>
            <w:r>
              <w:t>Alcatel-Lucent, US Dept.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52C9" w14:textId="0F5B198B" w:rsidR="00AA1CB3" w:rsidRDefault="001F37A7" w:rsidP="002C5186">
            <w:pPr>
              <w:snapToGrid w:val="0"/>
              <w:spacing w:after="0" w:line="240" w:lineRule="auto"/>
            </w:pPr>
            <w:r>
              <w:t>22.179 v13.0.1: Editorial clean ups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B886A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2879" w14:textId="34EF909C" w:rsidR="00AA1CB3" w:rsidRDefault="001F37A7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CR0013R- Cat D</w:t>
            </w:r>
          </w:p>
        </w:tc>
      </w:tr>
      <w:tr w:rsidR="00AA1CB3" w:rsidRPr="001E1D1F" w14:paraId="23CC76AC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040A" w14:textId="7E892301" w:rsidR="00AA1CB3" w:rsidRDefault="001F37A7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B0EC" w14:textId="2A784A3B" w:rsidR="00AA1CB3" w:rsidRPr="002C5186" w:rsidRDefault="00AA1CB3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43" w:history="1">
              <w:r w:rsidRPr="002C5186">
                <w:rPr>
                  <w:rStyle w:val="Hyperlink"/>
                  <w:rFonts w:cs="Arial"/>
                </w:rPr>
                <w:t>S1-150024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3DE6" w14:textId="16CC03F7" w:rsidR="00AA1CB3" w:rsidRDefault="001F37A7" w:rsidP="002C5186">
            <w:pPr>
              <w:snapToGrid w:val="0"/>
              <w:spacing w:after="0" w:line="240" w:lineRule="auto"/>
            </w:pPr>
            <w:r>
              <w:t>Alcatel-Lucent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9D89" w14:textId="5925E245" w:rsidR="00AA1CB3" w:rsidRDefault="001F37A7" w:rsidP="002C5186">
            <w:pPr>
              <w:snapToGrid w:val="0"/>
              <w:spacing w:after="0" w:line="240" w:lineRule="auto"/>
            </w:pPr>
            <w:r>
              <w:t>22.179 v13.0.1: Explanatory text in clause 5.6.3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869B7" w14:textId="77777777" w:rsidR="00AA1CB3" w:rsidRPr="00730A2E" w:rsidRDefault="00AA1CB3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C35E6" w14:textId="1D665805" w:rsidR="00AA1CB3" w:rsidRDefault="001F37A7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CR0014R- Cat F</w:t>
            </w:r>
          </w:p>
        </w:tc>
      </w:tr>
      <w:tr w:rsidR="00765A7C" w:rsidRPr="001E1D1F" w14:paraId="175E392C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179B6" w14:textId="24403D31" w:rsidR="00765A7C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3FC7" w14:textId="66607B2C" w:rsidR="00765A7C" w:rsidRPr="002C5186" w:rsidRDefault="00765A7C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44" w:history="1">
              <w:r w:rsidRPr="002C5186">
                <w:rPr>
                  <w:rStyle w:val="Hyperlink"/>
                  <w:rFonts w:cs="Arial"/>
                </w:rPr>
                <w:t>S1-150025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692BB" w14:textId="2FE0E609" w:rsidR="00765A7C" w:rsidRDefault="00765A7C" w:rsidP="002C5186">
            <w:pPr>
              <w:snapToGrid w:val="0"/>
              <w:spacing w:after="0" w:line="240" w:lineRule="auto"/>
            </w:pPr>
            <w:r>
              <w:t>US Department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D6D1" w14:textId="29863F84" w:rsidR="00765A7C" w:rsidRDefault="00765A7C" w:rsidP="002C5186">
            <w:pPr>
              <w:snapToGrid w:val="0"/>
              <w:spacing w:after="0" w:line="240" w:lineRule="auto"/>
            </w:pPr>
            <w:r>
              <w:t>22.179 v13.0.1: Clarification of dedicated MCPTT Group type used for Imminent Peril Group call communication by MCPTT User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8E353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A100" w14:textId="1E3F65C6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CR0015R- Cat F</w:t>
            </w:r>
          </w:p>
        </w:tc>
      </w:tr>
      <w:tr w:rsidR="00765A7C" w:rsidRPr="001E1D1F" w14:paraId="2E51884E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4067F" w14:textId="2F10B79F" w:rsidR="00765A7C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E621" w14:textId="120739CE" w:rsidR="00765A7C" w:rsidRPr="002C5186" w:rsidRDefault="00765A7C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45" w:history="1">
              <w:r w:rsidRPr="002C5186">
                <w:rPr>
                  <w:rStyle w:val="Hyperlink"/>
                  <w:rFonts w:cs="Arial"/>
                </w:rPr>
                <w:t>S1-150026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E53B9" w14:textId="2FED2634" w:rsidR="00765A7C" w:rsidRDefault="00765A7C" w:rsidP="002C5186">
            <w:pPr>
              <w:snapToGrid w:val="0"/>
              <w:spacing w:after="0" w:line="240" w:lineRule="auto"/>
            </w:pPr>
            <w:r>
              <w:t>US Department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EA645" w14:textId="2E89280F" w:rsidR="00765A7C" w:rsidRDefault="00765A7C" w:rsidP="002C5186">
            <w:pPr>
              <w:snapToGrid w:val="0"/>
              <w:spacing w:after="0" w:line="240" w:lineRule="auto"/>
            </w:pPr>
            <w:r>
              <w:t>22.179 v13.0.1: Replacement of personality mangement with user profile management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D522C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64929" w14:textId="5ED282DE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CR0016R- Cat F</w:t>
            </w:r>
          </w:p>
        </w:tc>
      </w:tr>
      <w:tr w:rsidR="00765A7C" w:rsidRPr="001E1D1F" w14:paraId="2B033423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6ED15" w14:textId="6B42FFB8" w:rsidR="00765A7C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202D1" w14:textId="34064051" w:rsidR="00765A7C" w:rsidRPr="002C5186" w:rsidRDefault="00765A7C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46" w:history="1">
              <w:r w:rsidRPr="002C5186">
                <w:rPr>
                  <w:rStyle w:val="Hyperlink"/>
                  <w:rFonts w:cs="Arial"/>
                </w:rPr>
                <w:t>S1-150027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2CAA5" w14:textId="78364308" w:rsidR="00765A7C" w:rsidRDefault="00765A7C" w:rsidP="002C5186">
            <w:pPr>
              <w:snapToGrid w:val="0"/>
              <w:spacing w:after="0" w:line="240" w:lineRule="auto"/>
            </w:pPr>
            <w:r>
              <w:t>US Department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D0B1" w14:textId="314A8240" w:rsidR="00765A7C" w:rsidRDefault="00765A7C" w:rsidP="002C5186">
            <w:pPr>
              <w:snapToGrid w:val="0"/>
              <w:spacing w:after="0" w:line="240" w:lineRule="auto"/>
            </w:pPr>
            <w:r>
              <w:t>22.179 v13.0.1: Modify text in first sentence of third paragraph for clause 7.1 Off-Network Push-to-Talk overview.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6EB59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F6F08" w14:textId="1273942A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CR0017R- Cat F</w:t>
            </w:r>
          </w:p>
        </w:tc>
      </w:tr>
      <w:tr w:rsidR="00765A7C" w:rsidRPr="001E1D1F" w14:paraId="25F265E7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3FF54" w14:textId="36D6AD14" w:rsidR="00765A7C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70BFA" w14:textId="50880697" w:rsidR="00765A7C" w:rsidRPr="002C5186" w:rsidRDefault="00765A7C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47" w:history="1">
              <w:r w:rsidRPr="002C5186">
                <w:rPr>
                  <w:rStyle w:val="Hyperlink"/>
                  <w:rFonts w:cs="Arial"/>
                </w:rPr>
                <w:t>S1-150028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33878" w14:textId="5657DF1D" w:rsidR="00765A7C" w:rsidRDefault="00765A7C" w:rsidP="002C5186">
            <w:pPr>
              <w:snapToGrid w:val="0"/>
              <w:spacing w:after="0" w:line="240" w:lineRule="auto"/>
            </w:pPr>
            <w:r>
              <w:t>US Department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3017" w14:textId="7FB2BD76" w:rsidR="00765A7C" w:rsidRDefault="00765A7C" w:rsidP="002C5186">
            <w:pPr>
              <w:snapToGrid w:val="0"/>
              <w:spacing w:after="0" w:line="240" w:lineRule="auto"/>
            </w:pPr>
            <w:r>
              <w:t>22.179 v13.0.1: Replacement of clause 5.14 title Audio/ video quality with Audio/ voice quality.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3D867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1DB2F" w14:textId="071B49B0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CR0018R- Cat F</w:t>
            </w:r>
          </w:p>
        </w:tc>
      </w:tr>
      <w:tr w:rsidR="00765A7C" w:rsidRPr="001E1D1F" w14:paraId="632594FB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21DD" w14:textId="4D62D5A9" w:rsidR="00765A7C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BF80C" w14:textId="4AD74F77" w:rsidR="00765A7C" w:rsidRPr="002C5186" w:rsidRDefault="00765A7C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48" w:history="1">
              <w:r w:rsidRPr="002C5186">
                <w:rPr>
                  <w:rStyle w:val="Hyperlink"/>
                  <w:rFonts w:cs="Arial"/>
                </w:rPr>
                <w:t>S1-150029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B942" w14:textId="568AC769" w:rsidR="00765A7C" w:rsidRDefault="00765A7C" w:rsidP="002C5186">
            <w:pPr>
              <w:snapToGrid w:val="0"/>
              <w:spacing w:after="0" w:line="240" w:lineRule="auto"/>
            </w:pPr>
            <w:r>
              <w:t>US Department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AC4BC" w14:textId="37737147" w:rsidR="00765A7C" w:rsidRDefault="00765A7C" w:rsidP="002C5186">
            <w:pPr>
              <w:snapToGrid w:val="0"/>
              <w:spacing w:after="0" w:line="240" w:lineRule="auto"/>
            </w:pPr>
            <w:r>
              <w:t>22.179 v13.0.1: Convert 2nd sentence of 5th requirement in clause 6.2.4 Call Termination into a new requirement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A3D22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81D37" w14:textId="62CD7E1E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CR0019R- Cat F</w:t>
            </w:r>
          </w:p>
        </w:tc>
      </w:tr>
      <w:tr w:rsidR="00765A7C" w:rsidRPr="001E1D1F" w14:paraId="4FFA72C8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13E65" w14:textId="0D3D2EE8" w:rsidR="00765A7C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38107" w14:textId="6C051D40" w:rsidR="00765A7C" w:rsidRPr="002C5186" w:rsidRDefault="00765A7C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49" w:history="1">
              <w:r w:rsidRPr="002C5186">
                <w:rPr>
                  <w:rStyle w:val="Hyperlink"/>
                  <w:rFonts w:cs="Arial"/>
                </w:rPr>
                <w:t>S1-150030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9EFAB" w14:textId="518D2F76" w:rsidR="00765A7C" w:rsidRDefault="00765A7C" w:rsidP="002C5186">
            <w:pPr>
              <w:snapToGrid w:val="0"/>
              <w:spacing w:after="0" w:line="240" w:lineRule="auto"/>
            </w:pPr>
            <w:r>
              <w:t>US Department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2BD7" w14:textId="26F6AB90" w:rsidR="00765A7C" w:rsidRDefault="00765A7C" w:rsidP="002C5186">
            <w:pPr>
              <w:snapToGrid w:val="0"/>
              <w:spacing w:after="0" w:line="240" w:lineRule="auto"/>
            </w:pPr>
            <w:r>
              <w:t xml:space="preserve">22.179 v13.0.1: Move three requirements from clause 6.1 General Administrative –groups and users into common clause 5.19 General Administrative –groups and users.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AC434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C459" w14:textId="60207386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CR0020R- Cat F</w:t>
            </w:r>
          </w:p>
        </w:tc>
      </w:tr>
      <w:tr w:rsidR="00765A7C" w:rsidRPr="001E1D1F" w14:paraId="0930D2D5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2124" w14:textId="68485003" w:rsidR="00765A7C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4151" w14:textId="37736FFB" w:rsidR="00765A7C" w:rsidRPr="002C5186" w:rsidRDefault="00765A7C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50" w:history="1">
              <w:r w:rsidRPr="002C5186">
                <w:rPr>
                  <w:rStyle w:val="Hyperlink"/>
                  <w:rFonts w:cs="Arial"/>
                </w:rPr>
                <w:t>S1-150087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6EBC" w14:textId="620BE41B" w:rsidR="00765A7C" w:rsidRDefault="00765A7C" w:rsidP="002C5186">
            <w:pPr>
              <w:snapToGrid w:val="0"/>
              <w:spacing w:after="0" w:line="240" w:lineRule="auto"/>
            </w:pPr>
            <w:r>
              <w:t>Ericsson, Motorola Solutions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2DF84" w14:textId="53B9C6E7" w:rsidR="00765A7C" w:rsidRDefault="00765A7C" w:rsidP="002C5186">
            <w:pPr>
              <w:snapToGrid w:val="0"/>
              <w:spacing w:after="0" w:line="240" w:lineRule="auto"/>
            </w:pPr>
            <w:r>
              <w:t>22.179 v13.0.1: Charging for MCPTT usage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8DCA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A63C" w14:textId="77777777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WI code MCPTT Rel-13 CR0021R- Cat </w:t>
            </w:r>
            <w:r w:rsidRPr="00945921">
              <w:rPr>
                <w:rFonts w:eastAsia="Arial Unicode MS" w:cs="Arial"/>
                <w:szCs w:val="18"/>
                <w:highlight w:val="green"/>
                <w:lang w:eastAsia="ar-SA"/>
              </w:rPr>
              <w:t>F</w:t>
            </w:r>
          </w:p>
          <w:p w14:paraId="255D591F" w14:textId="411CE64A" w:rsidR="00765A7C" w:rsidRDefault="00765A7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C19C8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>
              <w:rPr>
                <w:rFonts w:eastAsia="Arial Unicode MS" w:cs="Arial"/>
                <w:szCs w:val="18"/>
                <w:lang w:eastAsia="ar-SA"/>
              </w:rPr>
              <w:t>: CR category should be "B"</w:t>
            </w:r>
          </w:p>
        </w:tc>
      </w:tr>
      <w:tr w:rsidR="00765A7C" w:rsidRPr="001E1D1F" w14:paraId="1081365C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92AC" w14:textId="64F48C7B" w:rsidR="00765A7C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0D45C" w14:textId="3E4E9D5D" w:rsidR="00765A7C" w:rsidRPr="002C5186" w:rsidRDefault="00765A7C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51" w:history="1">
              <w:r w:rsidRPr="002C5186">
                <w:rPr>
                  <w:rStyle w:val="Hyperlink"/>
                  <w:rFonts w:cs="Arial"/>
                </w:rPr>
                <w:t>S1-150092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9B45" w14:textId="5F3B326A" w:rsidR="00765A7C" w:rsidRDefault="00765A7C" w:rsidP="002C5186">
            <w:pPr>
              <w:snapToGrid w:val="0"/>
              <w:spacing w:after="0" w:line="240" w:lineRule="auto"/>
            </w:pPr>
            <w:r>
              <w:t>Motorola Solutions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49BB5" w14:textId="03AAE9E8" w:rsidR="00765A7C" w:rsidRDefault="00765A7C" w:rsidP="002C5186">
            <w:pPr>
              <w:snapToGrid w:val="0"/>
              <w:spacing w:after="0" w:line="240" w:lineRule="auto"/>
            </w:pPr>
            <w:r>
              <w:t>22.179 v13.0.1: Reinstatement of MCPTT User Profile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28FA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72D7A" w14:textId="77777777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945921">
              <w:rPr>
                <w:rFonts w:eastAsia="Arial Unicode MS" w:cs="Arial"/>
                <w:szCs w:val="18"/>
                <w:highlight w:val="green"/>
                <w:lang w:eastAsia="ar-SA"/>
              </w:rPr>
              <w:t>MCPTT-SA1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Rel-13 CR0022R- Cat F</w:t>
            </w:r>
          </w:p>
          <w:p w14:paraId="766EB777" w14:textId="60F0E805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5921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>
              <w:rPr>
                <w:rFonts w:eastAsia="Arial Unicode MS" w:cs="Arial"/>
                <w:szCs w:val="18"/>
                <w:lang w:eastAsia="ar-SA"/>
              </w:rPr>
              <w:t>: WI code is MCPTT</w:t>
            </w:r>
          </w:p>
        </w:tc>
      </w:tr>
      <w:tr w:rsidR="00765A7C" w:rsidRPr="001E1D1F" w14:paraId="0CA3B66E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3114" w14:textId="5E0DE518" w:rsidR="00765A7C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A94F3" w14:textId="31712EA1" w:rsidR="00765A7C" w:rsidRPr="002C5186" w:rsidRDefault="00765A7C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52" w:history="1">
              <w:r w:rsidRPr="002C5186">
                <w:rPr>
                  <w:rStyle w:val="Hyperlink"/>
                  <w:rFonts w:cs="Arial"/>
                </w:rPr>
                <w:t>S1-150093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0E919" w14:textId="570CF61A" w:rsidR="00765A7C" w:rsidRDefault="00765A7C" w:rsidP="002C5186">
            <w:pPr>
              <w:snapToGrid w:val="0"/>
              <w:spacing w:after="0" w:line="240" w:lineRule="auto"/>
            </w:pPr>
            <w:r>
              <w:t>Motorola Solutions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B2E1C" w14:textId="64886634" w:rsidR="00765A7C" w:rsidRDefault="00765A7C" w:rsidP="002C5186">
            <w:pPr>
              <w:snapToGrid w:val="0"/>
              <w:spacing w:after="0" w:line="240" w:lineRule="auto"/>
            </w:pPr>
            <w:r>
              <w:t xml:space="preserve">22.179 v13.0.1: Fix improper multiple </w:t>
            </w:r>
            <w:r>
              <w:lastRenderedPageBreak/>
              <w:t>requirements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4D3B2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4B11" w14:textId="77777777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945921">
              <w:rPr>
                <w:rFonts w:eastAsia="Arial Unicode MS" w:cs="Arial"/>
                <w:szCs w:val="18"/>
                <w:highlight w:val="green"/>
                <w:lang w:eastAsia="ar-SA"/>
              </w:rPr>
              <w:t>MCPTT-SA1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Rel-13 CR0023R- Cat F</w:t>
            </w:r>
          </w:p>
          <w:p w14:paraId="0FAA203E" w14:textId="583097C0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C19C8">
              <w:rPr>
                <w:rFonts w:eastAsia="Arial Unicode MS" w:cs="Arial"/>
                <w:szCs w:val="18"/>
                <w:highlight w:val="yellow"/>
                <w:lang w:eastAsia="ar-SA"/>
              </w:rPr>
              <w:lastRenderedPageBreak/>
              <w:t>Comment</w:t>
            </w:r>
            <w:r>
              <w:rPr>
                <w:rFonts w:eastAsia="Arial Unicode MS" w:cs="Arial"/>
                <w:szCs w:val="18"/>
                <w:lang w:eastAsia="ar-SA"/>
              </w:rPr>
              <w:t>: WI code is MCPTT</w:t>
            </w:r>
          </w:p>
        </w:tc>
      </w:tr>
      <w:tr w:rsidR="00765A7C" w:rsidRPr="001E1D1F" w14:paraId="7DB80F93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4D82" w14:textId="7D576CD3" w:rsidR="00765A7C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733B" w14:textId="6BD2AECE" w:rsidR="00765A7C" w:rsidRPr="002C5186" w:rsidRDefault="00765A7C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53" w:history="1">
              <w:r w:rsidRPr="002C5186">
                <w:rPr>
                  <w:rStyle w:val="Hyperlink"/>
                  <w:rFonts w:cs="Arial"/>
                </w:rPr>
                <w:t>S1-150094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D73C7" w14:textId="23114B7B" w:rsidR="00765A7C" w:rsidRDefault="00765A7C" w:rsidP="002C5186">
            <w:pPr>
              <w:snapToGrid w:val="0"/>
              <w:spacing w:after="0" w:line="240" w:lineRule="auto"/>
            </w:pPr>
            <w:r>
              <w:t>Motorola Solutions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F6EDC" w14:textId="5669D32D" w:rsidR="00765A7C" w:rsidRDefault="00765A7C" w:rsidP="002C5186">
            <w:pPr>
              <w:snapToGrid w:val="0"/>
              <w:spacing w:after="0" w:line="240" w:lineRule="auto"/>
            </w:pPr>
            <w:r>
              <w:t>22.179 v13.0.1: Remove implementation-specific requirement for default value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CD865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A9304" w14:textId="77777777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945921">
              <w:rPr>
                <w:rFonts w:eastAsia="Arial Unicode MS" w:cs="Arial"/>
                <w:szCs w:val="18"/>
                <w:highlight w:val="green"/>
                <w:lang w:eastAsia="ar-SA"/>
              </w:rPr>
              <w:t>MCPTT-SA1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Rel-13 CR0024R- Cat F</w:t>
            </w:r>
          </w:p>
          <w:p w14:paraId="2DE678E1" w14:textId="7126DA5D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C19C8">
              <w:rPr>
                <w:rFonts w:eastAsia="Arial Unicode MS" w:cs="Arial"/>
                <w:szCs w:val="18"/>
                <w:highlight w:val="yellow"/>
                <w:lang w:eastAsia="ar-SA"/>
              </w:rPr>
              <w:t>Comment</w:t>
            </w:r>
            <w:r>
              <w:rPr>
                <w:rFonts w:eastAsia="Arial Unicode MS" w:cs="Arial"/>
                <w:szCs w:val="18"/>
                <w:lang w:eastAsia="ar-SA"/>
              </w:rPr>
              <w:t>: WI code is MCPTT</w:t>
            </w:r>
          </w:p>
        </w:tc>
      </w:tr>
      <w:tr w:rsidR="00765A7C" w:rsidRPr="001E1D1F" w14:paraId="0F4E483D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4CC1F" w14:textId="40F5CCAE" w:rsidR="00765A7C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777BD" w14:textId="587B432C" w:rsidR="00765A7C" w:rsidRPr="002C5186" w:rsidRDefault="00765A7C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54" w:history="1">
              <w:r w:rsidRPr="002C5186">
                <w:rPr>
                  <w:rStyle w:val="Hyperlink"/>
                  <w:rFonts w:cs="Arial"/>
                </w:rPr>
                <w:t>S1-150102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4328" w14:textId="6DDFD389" w:rsidR="00765A7C" w:rsidRDefault="00765A7C" w:rsidP="002C5186">
            <w:pPr>
              <w:snapToGrid w:val="0"/>
              <w:spacing w:after="0" w:line="240" w:lineRule="auto"/>
            </w:pPr>
            <w:r>
              <w:t>Home Office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49E5" w14:textId="5FF9831F" w:rsidR="00765A7C" w:rsidRDefault="00765A7C" w:rsidP="002C5186">
            <w:pPr>
              <w:snapToGrid w:val="0"/>
              <w:spacing w:after="0" w:line="240" w:lineRule="auto"/>
            </w:pPr>
            <w:r>
              <w:t>22.179 v13.0.1: CR to clarify requirements in 6.4.5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9B367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44EC3" w14:textId="02281AAD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CR0025R- Cat F</w:t>
            </w:r>
          </w:p>
        </w:tc>
      </w:tr>
      <w:tr w:rsidR="00765A7C" w:rsidRPr="001E1D1F" w14:paraId="0D28F9FB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04E1" w14:textId="5029223D" w:rsidR="00765A7C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618D6" w14:textId="3FA20722" w:rsidR="00765A7C" w:rsidRPr="002C5186" w:rsidRDefault="00765A7C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55" w:history="1">
              <w:r w:rsidRPr="002C5186">
                <w:rPr>
                  <w:rStyle w:val="Hyperlink"/>
                  <w:rFonts w:cs="Arial"/>
                </w:rPr>
                <w:t>S1-150103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38F33" w14:textId="4A99D802" w:rsidR="00765A7C" w:rsidRDefault="00765A7C" w:rsidP="002C5186">
            <w:pPr>
              <w:snapToGrid w:val="0"/>
              <w:spacing w:after="0" w:line="240" w:lineRule="auto"/>
            </w:pPr>
            <w:r>
              <w:t>Home Office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7FFB" w14:textId="3365401D" w:rsidR="00765A7C" w:rsidRDefault="00765A7C" w:rsidP="002C5186">
            <w:pPr>
              <w:snapToGrid w:val="0"/>
              <w:spacing w:after="0" w:line="240" w:lineRule="auto"/>
            </w:pPr>
            <w:r>
              <w:t>22.179 v13.0.1: CR- to clarify requirements in 6.4.9 and 6.2.4.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7B99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59E5C" w14:textId="4E596C4E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CR0026R- Cat F</w:t>
            </w:r>
          </w:p>
        </w:tc>
      </w:tr>
      <w:tr w:rsidR="00765A7C" w:rsidRPr="001E1D1F" w14:paraId="2ACCA7F6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BB64" w14:textId="6BBCB81F" w:rsidR="00765A7C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3E7C9" w14:textId="6E663881" w:rsidR="00765A7C" w:rsidRPr="002C5186" w:rsidRDefault="00765A7C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56" w:history="1">
              <w:r w:rsidRPr="002C5186">
                <w:rPr>
                  <w:rStyle w:val="Hyperlink"/>
                  <w:rFonts w:cs="Arial"/>
                </w:rPr>
                <w:t>S1-150104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D89E" w14:textId="3EB17684" w:rsidR="00765A7C" w:rsidRDefault="00765A7C" w:rsidP="002C5186">
            <w:pPr>
              <w:snapToGrid w:val="0"/>
              <w:spacing w:after="0" w:line="240" w:lineRule="auto"/>
            </w:pPr>
            <w:r>
              <w:t>Home Office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613FF" w14:textId="166AB465" w:rsidR="00765A7C" w:rsidRDefault="00765A7C" w:rsidP="002C5186">
            <w:pPr>
              <w:snapToGrid w:val="0"/>
              <w:spacing w:after="0" w:line="240" w:lineRule="auto"/>
            </w:pPr>
            <w:r>
              <w:t>22.179 v13.0.1: CR to remove queuing from Off-Network Floor Control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D502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D907B" w14:textId="16973A18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CR0027R- Cat C</w:t>
            </w:r>
          </w:p>
        </w:tc>
      </w:tr>
      <w:tr w:rsidR="00765A7C" w:rsidRPr="001E1D1F" w14:paraId="1A7BF0B7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443CA" w14:textId="78B6CC97" w:rsidR="00765A7C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9516F" w14:textId="4DE293D2" w:rsidR="00765A7C" w:rsidRPr="002C5186" w:rsidRDefault="00765A7C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57" w:history="1">
              <w:r w:rsidRPr="002C5186">
                <w:rPr>
                  <w:rStyle w:val="Hyperlink"/>
                  <w:rFonts w:cs="Arial"/>
                </w:rPr>
                <w:t>S1-150105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D9E1" w14:textId="2D0F27FB" w:rsidR="00765A7C" w:rsidRDefault="00765A7C" w:rsidP="002C5186">
            <w:pPr>
              <w:snapToGrid w:val="0"/>
              <w:spacing w:after="0" w:line="240" w:lineRule="auto"/>
            </w:pPr>
            <w:r>
              <w:t>Home Office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45C51" w14:textId="2F853086" w:rsidR="00765A7C" w:rsidRDefault="00765A7C" w:rsidP="002C5186">
            <w:pPr>
              <w:snapToGrid w:val="0"/>
              <w:spacing w:after="0" w:line="240" w:lineRule="auto"/>
            </w:pPr>
            <w:r>
              <w:t>22.179 v13.0.1: CR to clarify what call type refers to in 6.2.3.3.1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3F28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1B00E" w14:textId="23A35262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CR0028R- Cat F</w:t>
            </w:r>
          </w:p>
        </w:tc>
      </w:tr>
      <w:tr w:rsidR="00765A7C" w:rsidRPr="001E1D1F" w14:paraId="1AFCD7BA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E580D" w14:textId="6202B446" w:rsidR="00765A7C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ADB5" w14:textId="4137A532" w:rsidR="00765A7C" w:rsidRPr="002C5186" w:rsidRDefault="00765A7C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58" w:history="1">
              <w:r w:rsidRPr="002C5186">
                <w:rPr>
                  <w:rStyle w:val="Hyperlink"/>
                  <w:rFonts w:cs="Arial"/>
                </w:rPr>
                <w:t>S1-150106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8E16E" w14:textId="2AC97D5B" w:rsidR="00765A7C" w:rsidRDefault="00765A7C" w:rsidP="002C5186">
            <w:pPr>
              <w:snapToGrid w:val="0"/>
              <w:spacing w:after="0" w:line="240" w:lineRule="auto"/>
            </w:pPr>
            <w:r>
              <w:t>Home Office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0948" w14:textId="7F1FB54F" w:rsidR="00765A7C" w:rsidRDefault="00765A7C" w:rsidP="002C5186">
            <w:pPr>
              <w:snapToGrid w:val="0"/>
              <w:spacing w:after="0" w:line="240" w:lineRule="auto"/>
            </w:pPr>
            <w:r>
              <w:t>22.179 v13.0.1: CR- Editorial Change to Private Call overview 5.6.1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0491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E20CA" w14:textId="7E7B944D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22.179 Rel-13 CR0029R- Cat D</w:t>
            </w:r>
          </w:p>
        </w:tc>
      </w:tr>
      <w:tr w:rsidR="00765A7C" w:rsidRPr="001E1D1F" w14:paraId="2E3455F0" w14:textId="77777777" w:rsidTr="002C518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CB516" w14:textId="5AA2F8CC" w:rsidR="00765A7C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C07E0" w14:textId="42BB4BD3" w:rsidR="00765A7C" w:rsidRPr="002C5186" w:rsidRDefault="00765A7C" w:rsidP="002C5186">
            <w:pPr>
              <w:snapToGrid w:val="0"/>
              <w:spacing w:after="0" w:line="240" w:lineRule="auto"/>
              <w:rPr>
                <w:rFonts w:cs="Arial"/>
              </w:rPr>
            </w:pPr>
            <w:hyperlink r:id="rId159" w:history="1">
              <w:r w:rsidRPr="002C5186">
                <w:rPr>
                  <w:rStyle w:val="Hyperlink"/>
                  <w:rFonts w:cs="Arial"/>
                </w:rPr>
                <w:t>S1-150107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F204" w14:textId="7CAEC2E4" w:rsidR="00765A7C" w:rsidRDefault="00765A7C">
            <w:pPr>
              <w:snapToGrid w:val="0"/>
              <w:spacing w:after="0" w:line="240" w:lineRule="auto"/>
            </w:pPr>
            <w:r>
              <w:t>US Department of Commerce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74E5" w14:textId="497DA13C" w:rsidR="00765A7C" w:rsidRDefault="00765A7C" w:rsidP="002C5186">
            <w:pPr>
              <w:snapToGrid w:val="0"/>
              <w:spacing w:after="0" w:line="240" w:lineRule="auto"/>
            </w:pPr>
            <w:r>
              <w:t>22.179 v13.0.1: Separation of supplementary service, callback, requirements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44F2E" w14:textId="77777777" w:rsidR="00765A7C" w:rsidRPr="00730A2E" w:rsidRDefault="00765A7C" w:rsidP="002C518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E7752" w14:textId="739F57A1" w:rsidR="00765A7C" w:rsidRDefault="00765A7C" w:rsidP="002C51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MCPTT Rel-13 CR0030R- Cat D</w:t>
            </w:r>
          </w:p>
        </w:tc>
      </w:tr>
      <w:tr w:rsidR="00765A7C" w:rsidRPr="00B04844" w14:paraId="6EC18E79" w14:textId="77777777" w:rsidTr="00945921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4D1D0E7C" w14:textId="761FBD14" w:rsidR="00765A7C" w:rsidRDefault="00765A7C" w:rsidP="005A2939">
            <w:pPr>
              <w:pStyle w:val="Heading2"/>
            </w:pPr>
            <w:r>
              <w:t>GUSH: GERAN UTRAN Sharing Enhancements [</w:t>
            </w:r>
            <w:hyperlink r:id="rId160" w:history="1">
              <w:r w:rsidRPr="00152123">
                <w:rPr>
                  <w:rStyle w:val="Hyperlink"/>
                </w:rPr>
                <w:t>SP-140637</w:t>
              </w:r>
            </w:hyperlink>
            <w:r>
              <w:t>]</w:t>
            </w:r>
          </w:p>
        </w:tc>
      </w:tr>
      <w:tr w:rsidR="00765A7C" w:rsidRPr="001E1D1F" w14:paraId="5837E8FB" w14:textId="77777777" w:rsidTr="0094592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96214" w14:textId="0DBAEE1E" w:rsidR="00765A7C" w:rsidRPr="00EC0D70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C49F77" w14:textId="30E22065" w:rsidR="00765A7C" w:rsidRPr="00EC0D70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61" w:history="1">
              <w:r w:rsidRPr="00945921">
                <w:rPr>
                  <w:rStyle w:val="Hyperlink"/>
                  <w:rFonts w:cs="Arial"/>
                </w:rPr>
                <w:t>S1-150010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657FF" w14:textId="70EF918D" w:rsidR="00765A7C" w:rsidRPr="00EC0D70" w:rsidRDefault="00765A7C" w:rsidP="00AF513C">
            <w:pPr>
              <w:snapToGrid w:val="0"/>
              <w:spacing w:after="0" w:line="240" w:lineRule="auto"/>
            </w:pPr>
            <w:r>
              <w:t>Telefónica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0A9B37" w14:textId="33FA78C0" w:rsidR="00765A7C" w:rsidRPr="00EC0D70" w:rsidRDefault="00765A7C" w:rsidP="00AF513C">
            <w:pPr>
              <w:snapToGrid w:val="0"/>
              <w:spacing w:after="0" w:line="240" w:lineRule="auto"/>
            </w:pPr>
            <w:r w:rsidRPr="00EC0D70">
              <w:t>Update of Definitions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F1750E" w14:textId="15157F4E" w:rsidR="00765A7C" w:rsidRPr="00EC0D70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Replaced by </w:t>
            </w:r>
            <w:hyperlink r:id="rId162" w:history="1">
              <w:r w:rsidRPr="00945921">
                <w:rPr>
                  <w:rStyle w:val="Hyperlink"/>
                </w:rPr>
                <w:t>S1-150035</w:t>
              </w:r>
            </w:hyperlink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247F65" w14:textId="77777777" w:rsidR="00765A7C" w:rsidRPr="00EC0D70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15C930F3" w14:textId="77777777" w:rsidTr="0094592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7A425" w14:textId="48A0D82A" w:rsidR="00765A7C" w:rsidRPr="00EC0D70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0FB75" w14:textId="39120AF1" w:rsidR="00765A7C" w:rsidRPr="00EC0D70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63" w:history="1">
              <w:r w:rsidRPr="00945921">
                <w:rPr>
                  <w:rStyle w:val="Hyperlink"/>
                </w:rPr>
                <w:t>S1-150035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B6D13" w14:textId="3581228D" w:rsidR="00765A7C" w:rsidRPr="00EC0D70" w:rsidRDefault="00765A7C" w:rsidP="00AF513C">
            <w:pPr>
              <w:snapToGrid w:val="0"/>
              <w:spacing w:after="0" w:line="240" w:lineRule="auto"/>
            </w:pPr>
            <w:r>
              <w:t>Telefónica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6D3C" w14:textId="3416874D" w:rsidR="00765A7C" w:rsidRPr="00EC0D70" w:rsidRDefault="00765A7C" w:rsidP="00AF513C">
            <w:pPr>
              <w:snapToGrid w:val="0"/>
              <w:spacing w:after="0" w:line="240" w:lineRule="auto"/>
            </w:pPr>
            <w:r>
              <w:t>22.101 v13.4.0: Update of Definitions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F6FE2" w14:textId="77777777" w:rsidR="00765A7C" w:rsidRPr="00EC0D70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4302F" w14:textId="7729A52E" w:rsidR="00765A7C" w:rsidRPr="00EC0D70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 code GUSH Rel-13 CR0495R1 Cat D</w:t>
            </w:r>
          </w:p>
        </w:tc>
      </w:tr>
      <w:tr w:rsidR="00765A7C" w:rsidRPr="00B04844" w14:paraId="10D37E71" w14:textId="77777777" w:rsidTr="00945921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4894D59B" w14:textId="1CA67471" w:rsidR="00765A7C" w:rsidRDefault="00765A7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09" w:name="_Ref409795108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Other Rel-13 contributions</w:t>
            </w:r>
            <w:bookmarkEnd w:id="109"/>
          </w:p>
        </w:tc>
      </w:tr>
      <w:tr w:rsidR="00765A7C" w:rsidRPr="001E1D1F" w14:paraId="4739606C" w14:textId="77777777" w:rsidTr="0094592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C58D0" w14:textId="605C2341" w:rsidR="00765A7C" w:rsidRPr="007F0D7C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10" w:name="_Toc316030620"/>
            <w:bookmarkStart w:id="111" w:name="_Toc324137347"/>
            <w:bookmarkStart w:id="112" w:name="_Toc331152518"/>
            <w:bookmarkStart w:id="113" w:name="_Toc378052454"/>
            <w:bookmarkStart w:id="114" w:name="_Toc387990759"/>
            <w:bookmarkStart w:id="115" w:name="_Toc395595505"/>
            <w:r w:rsidRPr="007F0D7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80FAF" w14:textId="0579054E" w:rsidR="00765A7C" w:rsidRPr="00945921" w:rsidRDefault="00765A7C" w:rsidP="00AF513C">
            <w:pPr>
              <w:snapToGrid w:val="0"/>
              <w:spacing w:after="0" w:line="240" w:lineRule="auto"/>
            </w:pPr>
            <w:hyperlink r:id="rId164" w:history="1">
              <w:r w:rsidRPr="00945921">
                <w:rPr>
                  <w:rStyle w:val="Hyperlink"/>
                  <w:rFonts w:cs="Arial"/>
                </w:rPr>
                <w:t>S1-150145</w:t>
              </w:r>
            </w:hyperlink>
            <w:r w:rsidRPr="007F0D7C">
              <w:t>'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EE8A88" w14:textId="1A780C75" w:rsidR="00765A7C" w:rsidRPr="007F0D7C" w:rsidRDefault="00765A7C" w:rsidP="00AF513C">
            <w:pPr>
              <w:snapToGrid w:val="0"/>
              <w:spacing w:after="0" w:line="240" w:lineRule="auto"/>
            </w:pPr>
            <w:r w:rsidRPr="007F0D7C">
              <w:t>Huawei, HiSilicon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57B11" w14:textId="528581E5" w:rsidR="00765A7C" w:rsidRPr="007F0D7C" w:rsidRDefault="00765A7C" w:rsidP="00AF513C">
            <w:pPr>
              <w:snapToGrid w:val="0"/>
              <w:spacing w:after="0" w:line="240" w:lineRule="auto"/>
            </w:pPr>
            <w:r w:rsidRPr="007F0D7C">
              <w:t>TS 22.278 v13.2.0: ProSe performance requirements to Support V2V/V2I Safety Service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F1829" w14:textId="2C0215BA" w:rsidR="00765A7C" w:rsidRPr="007F0D7C" w:rsidRDefault="00765A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0D7C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section </w:t>
            </w:r>
            <w:r>
              <w:rPr>
                <w:rFonts w:eastAsia="Times New Roman" w:cs="Arial"/>
                <w:szCs w:val="18"/>
                <w:lang w:eastAsia="ar-SA"/>
              </w:rPr>
              <w:fldChar w:fldCharType="begin"/>
            </w:r>
            <w:r>
              <w:rPr>
                <w:rFonts w:eastAsia="Times New Roman" w:cs="Arial"/>
                <w:szCs w:val="18"/>
                <w:lang w:eastAsia="ar-SA"/>
              </w:rPr>
              <w:instrText xml:space="preserve"> REF _Ref409863466 \r \h </w:instrText>
            </w:r>
            <w:r>
              <w:rPr>
                <w:rFonts w:eastAsia="Times New Roman" w:cs="Arial"/>
                <w:szCs w:val="18"/>
                <w:lang w:eastAsia="ar-SA"/>
              </w:rPr>
            </w:r>
            <w:r>
              <w:rPr>
                <w:rFonts w:eastAsia="Times New Roman" w:cs="Arial"/>
                <w:szCs w:val="18"/>
                <w:lang w:eastAsia="ar-SA"/>
              </w:rPr>
              <w:fldChar w:fldCharType="separate"/>
            </w:r>
            <w:r>
              <w:rPr>
                <w:rFonts w:eastAsia="Times New Roman" w:cs="Arial"/>
                <w:szCs w:val="18"/>
                <w:lang w:eastAsia="ar-SA"/>
              </w:rPr>
              <w:t>5.3</w:t>
            </w:r>
            <w:r>
              <w:rPr>
                <w:rFonts w:eastAsia="Times New Roman" w:cs="Arial"/>
                <w:szCs w:val="18"/>
                <w:lang w:eastAsia="ar-SA"/>
              </w:rPr>
              <w:fldChar w:fldCharType="end"/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EC6B1" w14:textId="66D50029" w:rsidR="00765A7C" w:rsidRPr="007F0D7C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F0D7C">
              <w:rPr>
                <w:rFonts w:eastAsia="Arial Unicode MS" w:cs="Arial"/>
                <w:szCs w:val="18"/>
                <w:lang w:eastAsia="ar-SA"/>
              </w:rPr>
              <w:t>WI code TEI13 Rel-13 CR0218R- Cat B</w:t>
            </w:r>
          </w:p>
        </w:tc>
      </w:tr>
      <w:tr w:rsidR="00765A7C" w:rsidRPr="00B04844" w14:paraId="538FD1A2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0065919D" w14:textId="77777777" w:rsidR="00765A7C" w:rsidRPr="00F45489" w:rsidRDefault="00765A7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110"/>
            <w:bookmarkEnd w:id="111"/>
            <w:bookmarkEnd w:id="112"/>
            <w:bookmarkEnd w:id="113"/>
            <w:bookmarkEnd w:id="114"/>
            <w:bookmarkEnd w:id="115"/>
          </w:p>
        </w:tc>
      </w:tr>
      <w:tr w:rsidR="00765A7C" w:rsidRPr="00B04844" w14:paraId="4B54B730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1178334C" w14:textId="77777777" w:rsidR="00765A7C" w:rsidRDefault="00765A7C" w:rsidP="0082570C">
            <w:pPr>
              <w:pStyle w:val="Heading2"/>
            </w:pPr>
            <w:bookmarkStart w:id="116" w:name="_Ref395380023"/>
            <w:bookmarkStart w:id="117" w:name="_Toc395595507"/>
            <w:r>
              <w:t xml:space="preserve">FS_MAPN: </w:t>
            </w:r>
            <w:r w:rsidRPr="00B01359">
              <w:t>Need for multiple APNs</w:t>
            </w:r>
            <w:r>
              <w:t xml:space="preserve"> [</w:t>
            </w:r>
            <w:hyperlink r:id="rId165" w:history="1">
              <w:r w:rsidRPr="00B01359">
                <w:rPr>
                  <w:rStyle w:val="Hyperlink"/>
                </w:rPr>
                <w:t>SP-130416</w:t>
              </w:r>
            </w:hyperlink>
            <w:r>
              <w:t>]</w:t>
            </w:r>
            <w:bookmarkEnd w:id="116"/>
            <w:bookmarkEnd w:id="117"/>
          </w:p>
        </w:tc>
      </w:tr>
      <w:tr w:rsidR="00765A7C" w:rsidRPr="00B04844" w14:paraId="6F2D3873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C047858" w14:textId="77777777" w:rsidR="00765A7C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2897B86" w14:textId="77777777" w:rsidR="00765A7C" w:rsidRPr="00BC469F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14:paraId="0F5475F6" w14:textId="60961094" w:rsidR="00765A7C" w:rsidRPr="00F45489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166" w:history="1"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22.802 v1.0.0</w:t>
              </w:r>
            </w:hyperlink>
          </w:p>
          <w:p w14:paraId="363E0D46" w14:textId="6CF4179B" w:rsidR="00765A7C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</w:t>
            </w:r>
            <w:r>
              <w:rPr>
                <w:rFonts w:eastAsia="Arial Unicode MS" w:cs="Arial"/>
                <w:szCs w:val="18"/>
                <w:lang w:eastAsia="ar-SA"/>
              </w:rPr>
              <w:t>8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eastAsia="ar-SA"/>
              </w:rPr>
              <w:t>06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</w:t>
            </w:r>
            <w:r>
              <w:rPr>
                <w:rFonts w:eastAsia="Arial Unicode MS" w:cs="Arial"/>
                <w:szCs w:val="18"/>
                <w:lang w:eastAsia="ar-SA"/>
              </w:rPr>
              <w:t>5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)</w:t>
            </w:r>
          </w:p>
          <w:p w14:paraId="05900509" w14:textId="2E261CAB" w:rsidR="00765A7C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70%</w:t>
            </w:r>
          </w:p>
          <w:p w14:paraId="011DCC24" w14:textId="77777777" w:rsidR="00765A7C" w:rsidRPr="00F45489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645E0A4C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5D4A1" w14:textId="4B71A722" w:rsidR="00765A7C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AFC4F" w14:textId="2C17FDB9" w:rsidR="00765A7C" w:rsidRPr="00DA5FE3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67" w:history="1">
              <w:r w:rsidRPr="00945921">
                <w:rPr>
                  <w:rStyle w:val="Hyperlink"/>
                  <w:rFonts w:cs="Arial"/>
                </w:rPr>
                <w:t>S1-150036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E11AF" w14:textId="4F6EAA40" w:rsidR="00765A7C" w:rsidRDefault="00765A7C" w:rsidP="00AF513C">
            <w:pPr>
              <w:snapToGrid w:val="0"/>
              <w:spacing w:after="0" w:line="240" w:lineRule="auto"/>
            </w:pPr>
            <w:r w:rsidRPr="0062736A">
              <w:t>Gemalto</w:t>
            </w:r>
            <w:r>
              <w:rPr>
                <w:rFonts w:eastAsia="SimSun"/>
                <w:lang w:eastAsia="en-GB"/>
              </w:rPr>
              <w:t>, Telecom Italia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915C8" w14:textId="377C3752" w:rsidR="00765A7C" w:rsidRDefault="00765A7C" w:rsidP="00AF513C">
            <w:pPr>
              <w:snapToGrid w:val="0"/>
              <w:spacing w:after="0" w:line="240" w:lineRule="auto"/>
            </w:pPr>
            <w:r w:rsidRPr="00CD7F2F">
              <w:t>APN provisioning based on UE bootstrap from UICC without an OMA DM-Server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5DC5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B0650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449B2992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E14E7" w14:textId="1C701625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EB09" w14:textId="5AA577AF" w:rsidR="00765A7C" w:rsidRPr="00AD1F49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68" w:history="1">
              <w:r w:rsidRPr="00945921">
                <w:rPr>
                  <w:rStyle w:val="Hyperlink"/>
                  <w:rFonts w:cs="Arial"/>
                </w:rPr>
                <w:t>S1-150100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A18B" w14:textId="29D8CA40" w:rsidR="00765A7C" w:rsidRPr="00AD1F49" w:rsidRDefault="00765A7C" w:rsidP="00AF513C">
            <w:pPr>
              <w:snapToGrid w:val="0"/>
              <w:spacing w:after="0" w:line="240" w:lineRule="auto"/>
            </w:pPr>
            <w:r>
              <w:t>Intel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3334" w14:textId="6413F983" w:rsidR="00765A7C" w:rsidRPr="00AD1F49" w:rsidRDefault="00765A7C" w:rsidP="00AF513C">
            <w:pPr>
              <w:snapToGrid w:val="0"/>
              <w:spacing w:after="0" w:line="240" w:lineRule="auto"/>
            </w:pPr>
            <w:r>
              <w:t>Optional support of DM bootstrap function and reliance on OMA DM client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42656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F7FEA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67F5A25B" w14:textId="77777777" w:rsidTr="0094592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E6809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18" w:name="_Ref409861111"/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9FEED" w14:textId="1570DCA1" w:rsidR="00765A7C" w:rsidRPr="00AD1F49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69" w:history="1">
              <w:r w:rsidRPr="00945921">
                <w:rPr>
                  <w:rStyle w:val="Hyperlink"/>
                  <w:rFonts w:cs="Arial"/>
                </w:rPr>
                <w:t>S1-150091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5CC40" w14:textId="77777777" w:rsidR="00765A7C" w:rsidRPr="00AD1F49" w:rsidRDefault="00765A7C" w:rsidP="00AF513C">
            <w:pPr>
              <w:snapToGrid w:val="0"/>
              <w:spacing w:after="0" w:line="240" w:lineRule="auto"/>
            </w:pPr>
            <w:r>
              <w:t>BlackBerry UK Ltd.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97A5C" w14:textId="77777777" w:rsidR="00765A7C" w:rsidRPr="00AD1F49" w:rsidRDefault="00765A7C" w:rsidP="00AF513C">
            <w:pPr>
              <w:snapToGrid w:val="0"/>
              <w:spacing w:after="0" w:line="240" w:lineRule="auto"/>
            </w:pPr>
            <w:r>
              <w:t>Updates to UICC based solutions for automotive cases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7DD5D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E643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2F439652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F22C1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32D7" w14:textId="6B3854F8" w:rsidR="00765A7C" w:rsidRPr="00AD1F49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70" w:history="1">
              <w:r w:rsidRPr="00945921">
                <w:rPr>
                  <w:rStyle w:val="Hyperlink"/>
                  <w:rFonts w:cs="Arial"/>
                </w:rPr>
                <w:t>S1-150129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04B8" w14:textId="77777777" w:rsidR="00765A7C" w:rsidRPr="00AD1F49" w:rsidRDefault="00765A7C" w:rsidP="00AF513C">
            <w:pPr>
              <w:snapToGrid w:val="0"/>
              <w:spacing w:after="0" w:line="240" w:lineRule="auto"/>
            </w:pPr>
            <w:r>
              <w:t>Ericsson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E03E6" w14:textId="77777777" w:rsidR="00765A7C" w:rsidRPr="00AD1F49" w:rsidRDefault="00765A7C" w:rsidP="00AF513C">
            <w:pPr>
              <w:snapToGrid w:val="0"/>
              <w:spacing w:after="0" w:line="240" w:lineRule="auto"/>
            </w:pPr>
            <w:r>
              <w:t>Text for conclusion section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86E78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291E4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4463C9B6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A955D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0C084" w14:textId="0D813EAC" w:rsidR="00765A7C" w:rsidRPr="00A81109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71" w:history="1">
              <w:r w:rsidRPr="00945921">
                <w:rPr>
                  <w:rStyle w:val="Hyperlink"/>
                  <w:rFonts w:cs="Arial"/>
                </w:rPr>
                <w:t>S1-150136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567B" w14:textId="77777777" w:rsidR="00765A7C" w:rsidRPr="007730A5" w:rsidRDefault="00765A7C" w:rsidP="00AF513C">
            <w:pPr>
              <w:snapToGrid w:val="0"/>
              <w:spacing w:after="0" w:line="240" w:lineRule="auto"/>
            </w:pPr>
            <w:r>
              <w:t>Intel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6DF2" w14:textId="77777777" w:rsidR="00765A7C" w:rsidRPr="007730A5" w:rsidRDefault="00765A7C" w:rsidP="00AF513C">
            <w:pPr>
              <w:snapToGrid w:val="0"/>
              <w:spacing w:after="0" w:line="240" w:lineRule="auto"/>
            </w:pPr>
            <w:r>
              <w:t xml:space="preserve">On </w:t>
            </w:r>
            <w:r w:rsidRPr="00B6615D">
              <w:t>MAPN TR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BEC6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6DF3" w14:textId="36F41815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 available</w:t>
            </w:r>
          </w:p>
        </w:tc>
      </w:tr>
      <w:tr w:rsidR="00765A7C" w:rsidRPr="00B04844" w14:paraId="1C22A17B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28E2B410" w14:textId="77777777" w:rsidR="00765A7C" w:rsidRPr="007810A9" w:rsidRDefault="00765A7C" w:rsidP="0082570C">
            <w:pPr>
              <w:pStyle w:val="Heading2"/>
            </w:pPr>
            <w:r w:rsidRPr="00851525">
              <w:t>FS_</w:t>
            </w:r>
            <w:r>
              <w:t xml:space="preserve">UC_SPOOF: </w:t>
            </w:r>
            <w:r w:rsidRPr="00FF6217">
              <w:t>Service aspects for dealing with User Control over spoofed calls</w:t>
            </w:r>
            <w:r>
              <w:t xml:space="preserve"> [</w:t>
            </w:r>
            <w:hyperlink r:id="rId172" w:history="1">
              <w:r w:rsidRPr="00C70128">
                <w:rPr>
                  <w:rStyle w:val="Hyperlink"/>
                </w:rPr>
                <w:t>SP-140074</w:t>
              </w:r>
            </w:hyperlink>
            <w:r>
              <w:t>]</w:t>
            </w:r>
            <w:bookmarkEnd w:id="118"/>
          </w:p>
        </w:tc>
      </w:tr>
      <w:tr w:rsidR="00765A7C" w:rsidRPr="00B04844" w14:paraId="6B018C55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799B316" w14:textId="77777777" w:rsidR="00765A7C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E78572A" w14:textId="77777777" w:rsidR="00765A7C" w:rsidRPr="00BC469F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14:paraId="49B4CFFB" w14:textId="00812729" w:rsidR="00765A7C" w:rsidRPr="00F45489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173" w:history="1"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22.898 v</w:t>
              </w:r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1.1</w:t>
              </w:r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.0</w:t>
              </w:r>
            </w:hyperlink>
          </w:p>
          <w:p w14:paraId="389BB556" w14:textId="05DC645F" w:rsidR="00765A7C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SA#67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eastAsia="ar-SA"/>
              </w:rPr>
              <w:t>03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</w:t>
            </w:r>
            <w:r>
              <w:rPr>
                <w:rFonts w:eastAsia="Arial Unicode MS" w:cs="Arial"/>
                <w:szCs w:val="18"/>
                <w:lang w:eastAsia="ar-SA"/>
              </w:rPr>
              <w:t>5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)</w:t>
            </w:r>
          </w:p>
          <w:p w14:paraId="48888653" w14:textId="6D588142" w:rsidR="00765A7C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90%</w:t>
            </w:r>
          </w:p>
          <w:p w14:paraId="3895EF13" w14:textId="77777777" w:rsidR="00765A7C" w:rsidRPr="00F45489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612E8E79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8234" w14:textId="14628D99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19" w:name="_Toc395595521"/>
            <w:bookmarkStart w:id="120" w:name="_Ref396284480"/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E660" w14:textId="471D5F72" w:rsidR="00765A7C" w:rsidRPr="00A81109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74" w:history="1">
              <w:r w:rsidRPr="00945921">
                <w:rPr>
                  <w:rStyle w:val="Hyperlink"/>
                  <w:rFonts w:cs="Arial"/>
                </w:rPr>
                <w:t>S1-150097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B069" w14:textId="3882AD10" w:rsidR="00765A7C" w:rsidRPr="007730A5" w:rsidRDefault="00765A7C" w:rsidP="00AF513C">
            <w:pPr>
              <w:snapToGrid w:val="0"/>
              <w:spacing w:after="0" w:line="240" w:lineRule="auto"/>
            </w:pPr>
            <w:r>
              <w:t>Sprint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AAD8C" w14:textId="433B84B9" w:rsidR="00765A7C" w:rsidRPr="007730A5" w:rsidRDefault="00765A7C">
            <w:pPr>
              <w:snapToGrid w:val="0"/>
              <w:spacing w:after="0" w:line="240" w:lineRule="auto"/>
            </w:pPr>
            <w:r>
              <w:t>UC_SPOOF considerations based on device capabilities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0A203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411E0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66EBAF48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C3CCD" w14:textId="6A0FD84D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8594" w14:textId="63774F70" w:rsidR="00765A7C" w:rsidRPr="00A81109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75" w:history="1">
              <w:r w:rsidRPr="00945921">
                <w:rPr>
                  <w:rStyle w:val="Hyperlink"/>
                  <w:rFonts w:cs="Arial"/>
                </w:rPr>
                <w:t>S1-150098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2310C" w14:textId="33BC3F90" w:rsidR="00765A7C" w:rsidRPr="007730A5" w:rsidRDefault="00765A7C" w:rsidP="00AF513C">
            <w:pPr>
              <w:snapToGrid w:val="0"/>
              <w:spacing w:after="0" w:line="240" w:lineRule="auto"/>
            </w:pPr>
            <w:r>
              <w:t>Sprint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04843" w14:textId="1E43E5AD" w:rsidR="00765A7C" w:rsidRPr="007730A5" w:rsidRDefault="00765A7C">
            <w:pPr>
              <w:snapToGrid w:val="0"/>
              <w:spacing w:after="0" w:line="240" w:lineRule="auto"/>
            </w:pPr>
            <w:r>
              <w:t>UC_SPOOF consideration on spoofed call detection deployments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274E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DA3A3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6F5109CF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E51B5" w14:textId="00C490DE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659F" w14:textId="4E6F15BB" w:rsidR="00765A7C" w:rsidRPr="00A81109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76" w:history="1">
              <w:r w:rsidRPr="00945921">
                <w:rPr>
                  <w:rStyle w:val="Hyperlink"/>
                  <w:rFonts w:cs="Arial"/>
                </w:rPr>
                <w:t>S1-150133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44892" w14:textId="74345C93" w:rsidR="00765A7C" w:rsidRPr="007730A5" w:rsidRDefault="00765A7C" w:rsidP="00AF513C">
            <w:pPr>
              <w:snapToGrid w:val="0"/>
              <w:spacing w:after="0" w:line="240" w:lineRule="auto"/>
            </w:pPr>
            <w:r>
              <w:t>Sprint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0F1A3" w14:textId="4989B0AF" w:rsidR="00765A7C" w:rsidRPr="007730A5" w:rsidRDefault="00765A7C">
            <w:pPr>
              <w:snapToGrid w:val="0"/>
              <w:spacing w:after="0" w:line="240" w:lineRule="auto"/>
            </w:pPr>
            <w:r>
              <w:t>Editorial cleanup of TR 22.898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E9F0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4913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53225236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C4D85" w14:textId="2A238721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AAC0" w14:textId="0DD5F557" w:rsidR="00765A7C" w:rsidRPr="00A81109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77" w:history="1">
              <w:r w:rsidRPr="00945921">
                <w:rPr>
                  <w:rStyle w:val="Hyperlink"/>
                  <w:rFonts w:cs="Arial"/>
                </w:rPr>
                <w:t>S1-150096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173DF" w14:textId="77777777" w:rsidR="00765A7C" w:rsidRPr="007730A5" w:rsidRDefault="00765A7C" w:rsidP="00AF513C">
            <w:pPr>
              <w:snapToGrid w:val="0"/>
              <w:spacing w:after="0" w:line="240" w:lineRule="auto"/>
            </w:pPr>
            <w:r w:rsidRPr="007730A5">
              <w:t>SPRINT Corporation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7100B" w14:textId="77777777" w:rsidR="00765A7C" w:rsidRPr="007730A5" w:rsidRDefault="00765A7C" w:rsidP="00AF513C">
            <w:pPr>
              <w:snapToGrid w:val="0"/>
              <w:spacing w:after="0" w:line="240" w:lineRule="auto"/>
            </w:pPr>
            <w:r w:rsidRPr="007730A5">
              <w:t>UC_SPOOF potential requirements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74A1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9F6EA" w14:textId="729DC16C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5921">
              <w:rPr>
                <w:rFonts w:eastAsia="Arial Unicode MS" w:cs="Arial"/>
                <w:color w:val="FF0000"/>
                <w:szCs w:val="18"/>
                <w:lang w:eastAsia="ar-SA"/>
              </w:rPr>
              <w:t>Late document</w:t>
            </w:r>
          </w:p>
        </w:tc>
      </w:tr>
      <w:tr w:rsidR="00765A7C" w:rsidRPr="001E1D1F" w14:paraId="691DC94A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A79E" w14:textId="13C9512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C3262" w14:textId="5E572383" w:rsidR="00765A7C" w:rsidRPr="00A81109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78" w:history="1">
              <w:r w:rsidRPr="00945921">
                <w:rPr>
                  <w:rStyle w:val="Hyperlink"/>
                  <w:rFonts w:cs="Arial"/>
                </w:rPr>
                <w:t>S1-150095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5DF93" w14:textId="77777777" w:rsidR="00765A7C" w:rsidRPr="007730A5" w:rsidRDefault="00765A7C" w:rsidP="00AF513C">
            <w:pPr>
              <w:snapToGrid w:val="0"/>
              <w:spacing w:after="0" w:line="240" w:lineRule="auto"/>
            </w:pPr>
            <w:r w:rsidRPr="007730A5">
              <w:t>SPRINT Corporation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EDB8C" w14:textId="77777777" w:rsidR="00765A7C" w:rsidRPr="007730A5" w:rsidRDefault="00765A7C" w:rsidP="00AF513C">
            <w:pPr>
              <w:snapToGrid w:val="0"/>
              <w:spacing w:after="0" w:line="240" w:lineRule="auto"/>
            </w:pPr>
            <w:r w:rsidRPr="007730A5">
              <w:t>Discussions of UC_SPOOF requirements consolidation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7F33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18C3C" w14:textId="5685C90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5921">
              <w:rPr>
                <w:rFonts w:eastAsia="Arial Unicode MS" w:cs="Arial"/>
                <w:color w:val="FF0000"/>
                <w:szCs w:val="18"/>
                <w:lang w:eastAsia="ar-SA"/>
              </w:rPr>
              <w:t>Late document</w:t>
            </w:r>
          </w:p>
        </w:tc>
      </w:tr>
      <w:tr w:rsidR="00765A7C" w:rsidRPr="001E1D1F" w14:paraId="63345C5A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179D0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AEB31" w14:textId="7C66BB2A" w:rsidR="00765A7C" w:rsidRPr="00A81109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79" w:history="1">
              <w:r w:rsidRPr="00945921">
                <w:rPr>
                  <w:rStyle w:val="Hyperlink"/>
                  <w:rFonts w:cs="Arial"/>
                </w:rPr>
                <w:t>S1-150099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D8D58" w14:textId="77777777" w:rsidR="00765A7C" w:rsidRPr="007730A5" w:rsidRDefault="00765A7C" w:rsidP="00AF513C">
            <w:pPr>
              <w:snapToGrid w:val="0"/>
              <w:spacing w:after="0" w:line="240" w:lineRule="auto"/>
            </w:pPr>
            <w:r w:rsidRPr="007730A5">
              <w:t>SPRINT Corporation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3AF2" w14:textId="77777777" w:rsidR="00765A7C" w:rsidRPr="007730A5" w:rsidRDefault="00765A7C" w:rsidP="00AF513C">
            <w:pPr>
              <w:snapToGrid w:val="0"/>
              <w:spacing w:after="0" w:line="240" w:lineRule="auto"/>
            </w:pPr>
            <w:r w:rsidRPr="007730A5">
              <w:t>UC_SPOOF conclusions and recommendations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FE74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65E1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 available</w:t>
            </w:r>
          </w:p>
        </w:tc>
      </w:tr>
      <w:tr w:rsidR="00765A7C" w:rsidRPr="00B04844" w14:paraId="099FDBD1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471EF4BD" w14:textId="77777777" w:rsidR="00765A7C" w:rsidRPr="007810A9" w:rsidRDefault="00765A7C" w:rsidP="00EA1873">
            <w:pPr>
              <w:pStyle w:val="Heading2"/>
            </w:pPr>
            <w:bookmarkStart w:id="121" w:name="_Ref409861095"/>
            <w:r w:rsidRPr="00851525">
              <w:t>FS_</w:t>
            </w:r>
            <w:r>
              <w:t xml:space="preserve">eULRS: </w:t>
            </w:r>
            <w:r w:rsidRPr="00EA1873">
              <w:rPr>
                <w:bCs/>
              </w:rPr>
              <w:t>Enhancements to User Location Reporting Support</w:t>
            </w:r>
            <w:r>
              <w:t xml:space="preserve"> [</w:t>
            </w:r>
            <w:hyperlink r:id="rId180" w:history="1">
              <w:r w:rsidRPr="00EA1873">
                <w:rPr>
                  <w:rStyle w:val="Hyperlink"/>
                </w:rPr>
                <w:t>SP-140402</w:t>
              </w:r>
            </w:hyperlink>
            <w:r>
              <w:t>]</w:t>
            </w:r>
            <w:bookmarkEnd w:id="119"/>
            <w:bookmarkEnd w:id="120"/>
            <w:bookmarkEnd w:id="121"/>
          </w:p>
        </w:tc>
      </w:tr>
      <w:tr w:rsidR="00765A7C" w:rsidRPr="00B04844" w14:paraId="7EEF22FF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4C09CA5" w14:textId="77777777" w:rsidR="00765A7C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C4636DC" w14:textId="77777777" w:rsidR="00765A7C" w:rsidRPr="00BC469F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14:paraId="2E6E3235" w14:textId="0356B460" w:rsidR="00765A7C" w:rsidRPr="00F45489" w:rsidRDefault="00765A7C" w:rsidP="003C1B7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181" w:history="1"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22.89</w:t>
              </w:r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9</w:t>
              </w:r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 xml:space="preserve"> v</w:t>
              </w:r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0.2.</w:t>
              </w:r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0</w:t>
              </w:r>
            </w:hyperlink>
          </w:p>
          <w:p w14:paraId="01900FFF" w14:textId="77777777" w:rsidR="00765A7C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SA#68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eastAsia="ar-SA"/>
              </w:rPr>
              <w:t>06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</w:t>
            </w:r>
            <w:r>
              <w:rPr>
                <w:rFonts w:eastAsia="Arial Unicode MS" w:cs="Arial"/>
                <w:szCs w:val="18"/>
                <w:lang w:eastAsia="ar-SA"/>
              </w:rPr>
              <w:t>5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)</w:t>
            </w:r>
          </w:p>
          <w:p w14:paraId="0EC25240" w14:textId="5EC38A16" w:rsidR="00765A7C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70%</w:t>
            </w:r>
          </w:p>
          <w:p w14:paraId="4FDA25F6" w14:textId="77777777" w:rsidR="00765A7C" w:rsidRPr="00F45489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26D98C24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FB1B8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22" w:name="_Ref395380108"/>
            <w:bookmarkStart w:id="123" w:name="_Toc395595523"/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1ABF9" w14:textId="34DD181B" w:rsidR="00765A7C" w:rsidRPr="000A4898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82" w:history="1">
              <w:r w:rsidRPr="00945921">
                <w:rPr>
                  <w:rStyle w:val="Hyperlink"/>
                  <w:rFonts w:cs="Arial"/>
                </w:rPr>
                <w:t>S1-150073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F37EA" w14:textId="77777777" w:rsidR="00765A7C" w:rsidRPr="007730A5" w:rsidRDefault="00765A7C" w:rsidP="00AF513C">
            <w:pPr>
              <w:snapToGrid w:val="0"/>
              <w:spacing w:after="0" w:line="240" w:lineRule="auto"/>
            </w:pPr>
            <w:r w:rsidRPr="007730A5">
              <w:t>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0D849" w14:textId="77777777" w:rsidR="00765A7C" w:rsidRPr="007730A5" w:rsidRDefault="00765A7C" w:rsidP="00AF513C">
            <w:pPr>
              <w:snapToGrid w:val="0"/>
              <w:spacing w:after="0" w:line="240" w:lineRule="auto"/>
            </w:pPr>
            <w:r w:rsidRPr="007730A5">
              <w:t>References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3EE9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5B0B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442CCBFA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1FE13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CCCD6" w14:textId="7CA1E50A" w:rsidR="00765A7C" w:rsidRPr="000A4898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83" w:history="1">
              <w:r w:rsidRPr="00945921">
                <w:rPr>
                  <w:rStyle w:val="Hyperlink"/>
                  <w:rFonts w:cs="Arial"/>
                </w:rPr>
                <w:t>S1-150074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EE7B" w14:textId="77777777" w:rsidR="00765A7C" w:rsidRPr="007730A5" w:rsidRDefault="00765A7C" w:rsidP="00AF513C">
            <w:pPr>
              <w:snapToGrid w:val="0"/>
              <w:spacing w:after="0" w:line="240" w:lineRule="auto"/>
            </w:pPr>
            <w:r w:rsidRPr="007730A5">
              <w:t>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BD321" w14:textId="77777777" w:rsidR="00765A7C" w:rsidRPr="007730A5" w:rsidRDefault="00765A7C" w:rsidP="00AF513C">
            <w:pPr>
              <w:snapToGrid w:val="0"/>
              <w:spacing w:after="0" w:line="240" w:lineRule="auto"/>
            </w:pPr>
            <w:r w:rsidRPr="007730A5">
              <w:t>Definitions and abbreviations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F68C9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3D204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3581179B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670FB" w14:textId="045651E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90993" w14:textId="7B5D37BA" w:rsidR="00765A7C" w:rsidRPr="000A4898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84" w:history="1">
              <w:r w:rsidRPr="00945921">
                <w:rPr>
                  <w:rStyle w:val="Hyperlink"/>
                  <w:rFonts w:cs="Arial"/>
                </w:rPr>
                <w:t>S1-150071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35AE" w14:textId="118BDE60" w:rsidR="00765A7C" w:rsidRPr="007730A5" w:rsidRDefault="00765A7C" w:rsidP="00AF513C">
            <w:pPr>
              <w:snapToGrid w:val="0"/>
              <w:spacing w:after="0" w:line="240" w:lineRule="auto"/>
            </w:pPr>
            <w:r>
              <w:t>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50FA1" w14:textId="26C40529" w:rsidR="00765A7C" w:rsidRPr="007730A5" w:rsidRDefault="00765A7C" w:rsidP="00AF513C">
            <w:pPr>
              <w:snapToGrid w:val="0"/>
              <w:spacing w:after="0" w:line="240" w:lineRule="auto"/>
            </w:pPr>
            <w:r>
              <w:t>Considerations on Congestion for eULRS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6EE6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C5E78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3D7CEA2F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68DB" w14:textId="283E42B1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465FD" w14:textId="74FE0F80" w:rsidR="00765A7C" w:rsidRPr="000A4898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85" w:history="1">
              <w:r w:rsidRPr="00945921">
                <w:rPr>
                  <w:rStyle w:val="Hyperlink"/>
                  <w:rFonts w:cs="Arial"/>
                </w:rPr>
                <w:t>S1-150072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58E0" w14:textId="1BA9A65E" w:rsidR="00765A7C" w:rsidRPr="007730A5" w:rsidRDefault="00765A7C" w:rsidP="00AF513C">
            <w:pPr>
              <w:snapToGrid w:val="0"/>
              <w:spacing w:after="0" w:line="240" w:lineRule="auto"/>
            </w:pPr>
            <w:r>
              <w:t>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36B87" w14:textId="42DB3FBE" w:rsidR="00765A7C" w:rsidRPr="007730A5" w:rsidRDefault="00765A7C" w:rsidP="00AF513C">
            <w:pPr>
              <w:snapToGrid w:val="0"/>
              <w:spacing w:after="0" w:line="240" w:lineRule="auto"/>
            </w:pPr>
            <w:r>
              <w:t>Consolidated requirements for eULRS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1184C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DF7EB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B04844" w14:paraId="0F9FABE8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718B7F4D" w14:textId="77777777" w:rsidR="00765A7C" w:rsidRPr="007810A9" w:rsidRDefault="00765A7C" w:rsidP="008855F0">
            <w:pPr>
              <w:pStyle w:val="Heading2"/>
            </w:pPr>
            <w:bookmarkStart w:id="124" w:name="_Ref409861172"/>
            <w:r w:rsidRPr="00851525">
              <w:t>FS_</w:t>
            </w:r>
            <w:r>
              <w:t xml:space="preserve">CATS: </w:t>
            </w:r>
            <w:r w:rsidRPr="008855F0">
              <w:rPr>
                <w:bCs/>
              </w:rPr>
              <w:t>Control of Applications when Third party Servers encounter difficulties</w:t>
            </w:r>
            <w:r>
              <w:t xml:space="preserve"> [</w:t>
            </w:r>
            <w:hyperlink r:id="rId186" w:history="1">
              <w:r w:rsidRPr="008855F0">
                <w:rPr>
                  <w:rStyle w:val="Hyperlink"/>
                </w:rPr>
                <w:t>SP-140246</w:t>
              </w:r>
            </w:hyperlink>
            <w:r>
              <w:t>]</w:t>
            </w:r>
            <w:bookmarkEnd w:id="122"/>
            <w:bookmarkEnd w:id="123"/>
            <w:bookmarkEnd w:id="124"/>
          </w:p>
        </w:tc>
      </w:tr>
      <w:tr w:rsidR="00765A7C" w:rsidRPr="00B04844" w14:paraId="37EFC968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B928B37" w14:textId="77777777" w:rsidR="00765A7C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FF3B611" w14:textId="77777777" w:rsidR="00765A7C" w:rsidRPr="00BC469F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14:paraId="7DABA12F" w14:textId="1EBAE6A4" w:rsidR="00765A7C" w:rsidRPr="00F45489" w:rsidRDefault="00765A7C" w:rsidP="006A778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187" w:history="1"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</w:t>
              </w:r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1</w:t>
              </w:r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8 v</w:t>
              </w:r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1.0.</w:t>
              </w:r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0</w:t>
              </w:r>
            </w:hyperlink>
          </w:p>
          <w:p w14:paraId="23CF7E2A" w14:textId="7B2406A9" w:rsidR="00765A7C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SA#67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eastAsia="ar-SA"/>
              </w:rPr>
              <w:t>03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</w:t>
            </w:r>
            <w:r>
              <w:rPr>
                <w:rFonts w:eastAsia="Arial Unicode MS" w:cs="Arial"/>
                <w:szCs w:val="18"/>
                <w:lang w:eastAsia="ar-SA"/>
              </w:rPr>
              <w:t>5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)</w:t>
            </w:r>
          </w:p>
          <w:p w14:paraId="6A27E241" w14:textId="683891D9" w:rsidR="00765A7C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60%</w:t>
            </w:r>
          </w:p>
          <w:p w14:paraId="171FBF04" w14:textId="77777777" w:rsidR="00765A7C" w:rsidRPr="00F45489" w:rsidRDefault="00765A7C" w:rsidP="0062581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74238A9D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2C35" w14:textId="77777777" w:rsidR="00765A7C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25" w:name="_Toc395595525"/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C9D21" w14:textId="67076EEC" w:rsidR="00765A7C" w:rsidRPr="00EC0297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88" w:history="1">
              <w:r w:rsidRPr="00945921">
                <w:rPr>
                  <w:rStyle w:val="Hyperlink"/>
                  <w:rFonts w:cs="Arial"/>
                </w:rPr>
                <w:t>S1-150080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4FDD0" w14:textId="77777777" w:rsidR="00765A7C" w:rsidRDefault="00765A7C" w:rsidP="00AF513C">
            <w:pPr>
              <w:snapToGrid w:val="0"/>
              <w:spacing w:after="0" w:line="240" w:lineRule="auto"/>
            </w:pPr>
            <w:r>
              <w:t>KDDI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9F3F2" w14:textId="77777777" w:rsidR="00765A7C" w:rsidRDefault="00765A7C" w:rsidP="00AF513C">
            <w:pPr>
              <w:snapToGrid w:val="0"/>
              <w:spacing w:after="0" w:line="240" w:lineRule="auto"/>
            </w:pPr>
            <w:r>
              <w:t>FS_CATS TR Editorial Update: References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6D86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662A7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3937D572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9A319" w14:textId="77777777" w:rsidR="00765A7C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2A583" w14:textId="466FAD59" w:rsidR="00765A7C" w:rsidRPr="00EC0297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89" w:history="1">
              <w:r w:rsidRPr="00945921">
                <w:rPr>
                  <w:rStyle w:val="Hyperlink"/>
                  <w:rFonts w:cs="Arial"/>
                </w:rPr>
                <w:t>S1-150081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46B9B" w14:textId="77777777" w:rsidR="00765A7C" w:rsidRDefault="00765A7C" w:rsidP="00AF513C">
            <w:pPr>
              <w:snapToGrid w:val="0"/>
              <w:spacing w:after="0" w:line="240" w:lineRule="auto"/>
            </w:pPr>
            <w:r>
              <w:t>KDDI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0EB0D" w14:textId="77777777" w:rsidR="00765A7C" w:rsidRDefault="00765A7C" w:rsidP="00AF513C">
            <w:pPr>
              <w:snapToGrid w:val="0"/>
              <w:spacing w:after="0" w:line="240" w:lineRule="auto"/>
            </w:pPr>
            <w:r>
              <w:t xml:space="preserve">FS_CATS TR Editorial Update: Definitions and Abbreviations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65873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BD784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07534B03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514D2" w14:textId="77777777" w:rsidR="00765A7C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BAC4" w14:textId="3C2388DB" w:rsidR="00765A7C" w:rsidRPr="00EC0297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90" w:history="1">
              <w:r w:rsidRPr="00945921">
                <w:rPr>
                  <w:rStyle w:val="Hyperlink"/>
                  <w:rFonts w:cs="Arial"/>
                </w:rPr>
                <w:t>S1-150062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E26B" w14:textId="77777777" w:rsidR="00765A7C" w:rsidRDefault="00765A7C" w:rsidP="00AF513C">
            <w:pPr>
              <w:snapToGrid w:val="0"/>
              <w:spacing w:after="0" w:line="240" w:lineRule="auto"/>
            </w:pPr>
            <w:r>
              <w:t>Intel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0E64" w14:textId="77777777" w:rsidR="00765A7C" w:rsidRDefault="00765A7C" w:rsidP="00AF513C">
            <w:pPr>
              <w:snapToGrid w:val="0"/>
              <w:spacing w:after="0" w:line="240" w:lineRule="auto"/>
            </w:pPr>
            <w:r>
              <w:t xml:space="preserve">P-CR to address Editor’s Note Regarding </w:t>
            </w:r>
            <w:r>
              <w:lastRenderedPageBreak/>
              <w:t>Implementation, Assumptions etc. in Potential Requirements in CATS TR 22.818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0545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F3F9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29029677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80BB0" w14:textId="77777777" w:rsidR="00765A7C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50BC0" w14:textId="44C4C086" w:rsidR="00765A7C" w:rsidRPr="00EC0297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91" w:history="1">
              <w:r w:rsidRPr="00945921">
                <w:rPr>
                  <w:rStyle w:val="Hyperlink"/>
                  <w:rFonts w:cs="Arial"/>
                </w:rPr>
                <w:t>S1-150126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69B1" w14:textId="77777777" w:rsidR="00765A7C" w:rsidRDefault="00765A7C" w:rsidP="00AF513C">
            <w:pPr>
              <w:snapToGrid w:val="0"/>
              <w:spacing w:after="0" w:line="240" w:lineRule="auto"/>
            </w:pPr>
            <w:r w:rsidRPr="007730A5"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73D5" w14:textId="77777777" w:rsidR="00765A7C" w:rsidRDefault="00765A7C">
            <w:pPr>
              <w:snapToGrid w:val="0"/>
              <w:spacing w:after="0" w:line="240" w:lineRule="auto"/>
            </w:pPr>
            <w:r w:rsidRPr="007730A5">
              <w:t xml:space="preserve">FS_CATS: Removal of Assumptions and Implementation Related Language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F859F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61D66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01A6AEDC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9C0E" w14:textId="064C0A75" w:rsidR="00765A7C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8825" w14:textId="01F8DDDA" w:rsidR="00765A7C" w:rsidRPr="00EC0297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92" w:history="1">
              <w:r w:rsidRPr="00945921">
                <w:rPr>
                  <w:rStyle w:val="Hyperlink"/>
                  <w:rFonts w:cs="Arial"/>
                </w:rPr>
                <w:t>S1-150050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EE316" w14:textId="7FDA1743" w:rsidR="00765A7C" w:rsidRDefault="00765A7C" w:rsidP="00AF513C">
            <w:pPr>
              <w:snapToGrid w:val="0"/>
              <w:spacing w:after="0" w:line="240" w:lineRule="auto"/>
            </w:pPr>
            <w:r>
              <w:t>TeliaSonera AB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A8F31" w14:textId="6BBA9CAC" w:rsidR="00765A7C" w:rsidRDefault="00765A7C" w:rsidP="00AF513C">
            <w:pPr>
              <w:snapToGrid w:val="0"/>
              <w:spacing w:after="0" w:line="240" w:lineRule="auto"/>
            </w:pPr>
            <w:r>
              <w:t xml:space="preserve">Consideration on CATS and Network Sharing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44096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EA902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74201689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95C68" w14:textId="577B4CFC" w:rsidR="00765A7C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AE6DC" w14:textId="63824347" w:rsidR="00765A7C" w:rsidRPr="00EC0297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93" w:history="1">
              <w:r w:rsidRPr="00945921">
                <w:rPr>
                  <w:rStyle w:val="Hyperlink"/>
                  <w:rFonts w:cs="Arial"/>
                </w:rPr>
                <w:t>S1-150077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7611C" w14:textId="5F264398" w:rsidR="00765A7C" w:rsidRDefault="00765A7C" w:rsidP="00AF513C">
            <w:pPr>
              <w:snapToGrid w:val="0"/>
              <w:spacing w:after="0" w:line="240" w:lineRule="auto"/>
            </w:pPr>
            <w:r>
              <w:t>KDDI, Qualcomm, TeliaSonera AB, Intel Corporation (UK) Ltd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54B2F" w14:textId="34B28EBD" w:rsidR="00765A7C" w:rsidRDefault="00765A7C" w:rsidP="00AF513C">
            <w:pPr>
              <w:snapToGrid w:val="0"/>
              <w:spacing w:after="0" w:line="240" w:lineRule="auto"/>
            </w:pPr>
            <w:r>
              <w:t>Considerations on Security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22602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9160F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6DDFB92B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2C04" w14:textId="77777777" w:rsidR="00765A7C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E89E4" w14:textId="77F46648" w:rsidR="00765A7C" w:rsidRPr="00EC0297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94" w:history="1">
              <w:r w:rsidRPr="00945921">
                <w:rPr>
                  <w:rStyle w:val="Hyperlink"/>
                  <w:rFonts w:cs="Arial"/>
                </w:rPr>
                <w:t>S1-150079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CD401" w14:textId="77777777" w:rsidR="00765A7C" w:rsidRDefault="00765A7C" w:rsidP="00AF513C">
            <w:pPr>
              <w:snapToGrid w:val="0"/>
              <w:spacing w:after="0" w:line="240" w:lineRule="auto"/>
            </w:pPr>
            <w:r>
              <w:t>KDDI, TeliaSonera AB, Intel Corporation (UK) Ltd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E24F2" w14:textId="77777777" w:rsidR="00765A7C" w:rsidRDefault="00765A7C" w:rsidP="00AF513C">
            <w:pPr>
              <w:snapToGrid w:val="0"/>
              <w:spacing w:after="0" w:line="240" w:lineRule="auto"/>
            </w:pPr>
            <w:r>
              <w:t>Use case on relationship to Access Class 11-15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380B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EFFFF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24355E41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52B3E" w14:textId="49A407D9" w:rsidR="00765A7C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8DFFD" w14:textId="45E24136" w:rsidR="00765A7C" w:rsidRPr="00EC0297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95" w:history="1">
              <w:r w:rsidRPr="00945921">
                <w:rPr>
                  <w:rStyle w:val="Hyperlink"/>
                  <w:rFonts w:cs="Arial"/>
                </w:rPr>
                <w:t>S1-150078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5A70D" w14:textId="59CC85B1" w:rsidR="00765A7C" w:rsidRDefault="00765A7C" w:rsidP="00AF513C">
            <w:pPr>
              <w:snapToGrid w:val="0"/>
              <w:spacing w:after="0" w:line="240" w:lineRule="auto"/>
            </w:pPr>
            <w:r>
              <w:t>KDDI, TeliaSonera AB, Intel Corporation (UK) Ltd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9C21" w14:textId="5CCD0FD9" w:rsidR="00765A7C" w:rsidRDefault="00765A7C" w:rsidP="00AF513C">
            <w:pPr>
              <w:snapToGrid w:val="0"/>
              <w:spacing w:after="0" w:line="240" w:lineRule="auto"/>
            </w:pPr>
            <w:r>
              <w:t>Considerations on Relationship Between CATS and other Existing Access Controls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61F3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7774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4B1BD5AF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F24ED" w14:textId="0A82BDDD" w:rsidR="00765A7C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87B28" w14:textId="7D894522" w:rsidR="00765A7C" w:rsidRPr="00EC0297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96" w:history="1">
              <w:r w:rsidRPr="00945921">
                <w:rPr>
                  <w:rStyle w:val="Hyperlink"/>
                  <w:rFonts w:cs="Arial"/>
                </w:rPr>
                <w:t>S1-150135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65F3" w14:textId="0F8EAD54" w:rsidR="00765A7C" w:rsidRDefault="00765A7C" w:rsidP="00AF513C">
            <w:pPr>
              <w:snapToGrid w:val="0"/>
              <w:spacing w:after="0" w:line="240" w:lineRule="auto"/>
            </w:pPr>
            <w:r>
              <w:t>China Telecom  CATR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912DD" w14:textId="6FC2D5B1" w:rsidR="00765A7C" w:rsidRDefault="00765A7C" w:rsidP="00AF513C">
            <w:pPr>
              <w:snapToGrid w:val="0"/>
              <w:spacing w:after="0" w:line="240" w:lineRule="auto"/>
            </w:pPr>
            <w:r>
              <w:t>Charging  between  CATS activation and deactivation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7E3A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85E06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1E1D1F" w14:paraId="3D645535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B8DD6" w14:textId="77777777" w:rsidR="00765A7C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43E7" w14:textId="34DE3CC3" w:rsidR="00765A7C" w:rsidRPr="00EC0297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97" w:history="1">
              <w:r w:rsidRPr="00945921">
                <w:rPr>
                  <w:rStyle w:val="Hyperlink"/>
                  <w:rFonts w:cs="Arial"/>
                </w:rPr>
                <w:t>S1-150082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2C3D1" w14:textId="77777777" w:rsidR="00765A7C" w:rsidRDefault="00765A7C" w:rsidP="00AF513C">
            <w:pPr>
              <w:snapToGrid w:val="0"/>
              <w:spacing w:after="0" w:line="240" w:lineRule="auto"/>
            </w:pPr>
            <w:r w:rsidRPr="007730A5">
              <w:t>KDDI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F0D08" w14:textId="77777777" w:rsidR="00765A7C" w:rsidRDefault="00765A7C" w:rsidP="00AF513C">
            <w:pPr>
              <w:snapToGrid w:val="0"/>
              <w:spacing w:after="0" w:line="240" w:lineRule="auto"/>
            </w:pPr>
            <w:r w:rsidRPr="007730A5">
              <w:t>Consolidated requirments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3B928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317C9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 available</w:t>
            </w:r>
          </w:p>
        </w:tc>
      </w:tr>
      <w:tr w:rsidR="00765A7C" w:rsidRPr="00B04844" w14:paraId="138D4776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3A8B7827" w14:textId="77777777" w:rsidR="00765A7C" w:rsidRPr="00F45489" w:rsidRDefault="00765A7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Other 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125"/>
          </w:p>
        </w:tc>
      </w:tr>
      <w:tr w:rsidR="00765A7C" w:rsidRPr="00B04844" w14:paraId="097564B1" w14:textId="77777777" w:rsidTr="00FA64CD">
        <w:trPr>
          <w:gridAfter w:val="1"/>
          <w:wAfter w:w="73" w:type="dxa"/>
          <w:trHeight w:val="141"/>
        </w:trPr>
        <w:tc>
          <w:tcPr>
            <w:tcW w:w="1477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69680A6" w14:textId="77777777" w:rsidR="00765A7C" w:rsidRDefault="00765A7C" w:rsidP="00FA64C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6D25B1E" w14:textId="77777777" w:rsidR="00765A7C" w:rsidRDefault="00765A7C" w:rsidP="00FA64CD">
            <w:pPr>
              <w:spacing w:after="0" w:line="240" w:lineRule="auto"/>
            </w:pPr>
            <w:r>
              <w:t>No contributions to this agenda item</w:t>
            </w:r>
          </w:p>
          <w:p w14:paraId="4EFE3649" w14:textId="77777777" w:rsidR="00765A7C" w:rsidRDefault="00765A7C" w:rsidP="00FA64C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B04844" w14:paraId="13095D31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6B4A0E09" w14:textId="77777777" w:rsidR="00765A7C" w:rsidRPr="00F45489" w:rsidRDefault="00765A7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26" w:name="_Toc316030635"/>
            <w:bookmarkStart w:id="127" w:name="_Toc324137376"/>
            <w:bookmarkStart w:id="128" w:name="_Toc331152540"/>
            <w:bookmarkStart w:id="129" w:name="_Toc378052466"/>
            <w:bookmarkStart w:id="130" w:name="_Toc387990775"/>
            <w:bookmarkStart w:id="131" w:name="_Toc39559552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Work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p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lanning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126"/>
            <w:bookmarkEnd w:id="127"/>
            <w:bookmarkEnd w:id="128"/>
            <w:bookmarkEnd w:id="129"/>
            <w:bookmarkEnd w:id="130"/>
            <w:bookmarkEnd w:id="131"/>
          </w:p>
        </w:tc>
      </w:tr>
      <w:tr w:rsidR="00765A7C" w:rsidRPr="00B04844" w14:paraId="2CB65A6E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6948E642" w14:textId="77777777" w:rsidR="00765A7C" w:rsidRPr="00F45489" w:rsidRDefault="00765A7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32" w:name="_Toc316030636"/>
            <w:bookmarkStart w:id="133" w:name="_Toc324137377"/>
            <w:bookmarkStart w:id="134" w:name="_Toc331152541"/>
            <w:bookmarkStart w:id="135" w:name="_Ref331766726"/>
            <w:bookmarkStart w:id="136" w:name="_Ref377238128"/>
            <w:bookmarkStart w:id="137" w:name="_Toc378052467"/>
            <w:bookmarkStart w:id="138" w:name="_Toc387990776"/>
            <w:bookmarkStart w:id="139" w:name="_Toc395595527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Work Plan</w:t>
            </w:r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</w:p>
        </w:tc>
      </w:tr>
      <w:tr w:rsidR="00765A7C" w:rsidRPr="001E1D1F" w14:paraId="2C718E78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EBC63" w14:textId="0DA84C08" w:rsidR="00765A7C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40" w:name="_Toc395595528"/>
            <w:bookmarkStart w:id="141" w:name="_Ref396315840"/>
            <w:r>
              <w:rPr>
                <w:rFonts w:eastAsia="Times New Roman" w:cs="Arial"/>
                <w:szCs w:val="18"/>
                <w:lang w:eastAsia="ar-SA"/>
              </w:rPr>
              <w:t>WP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DDA3D" w14:textId="13BDEB42" w:rsidR="00765A7C" w:rsidRPr="00EC0297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  <w:hyperlink r:id="rId198" w:history="1">
              <w:r w:rsidRPr="00945921">
                <w:rPr>
                  <w:rStyle w:val="Hyperlink"/>
                  <w:rFonts w:cs="Arial"/>
                </w:rPr>
                <w:t>S1-150006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A1971" w14:textId="57A59360" w:rsidR="00765A7C" w:rsidRDefault="00765A7C" w:rsidP="00AF513C">
            <w:pPr>
              <w:snapToGrid w:val="0"/>
              <w:spacing w:after="0" w:line="240" w:lineRule="auto"/>
            </w:pPr>
            <w:r>
              <w:t>ETSI MCC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0899" w14:textId="0613BB78" w:rsidR="00765A7C" w:rsidRDefault="00765A7C" w:rsidP="00AF513C">
            <w:pPr>
              <w:snapToGrid w:val="0"/>
              <w:spacing w:after="0" w:line="240" w:lineRule="auto"/>
            </w:pPr>
            <w:r>
              <w:t>Extract of the 3GPP Work Plan for SA1#69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BBDB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8BE83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B04844" w14:paraId="6FF447D8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24EB3F9E" w14:textId="77777777" w:rsidR="00765A7C" w:rsidRPr="00F45489" w:rsidRDefault="00765A7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 Item/Study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tatus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pdate</w:t>
            </w:r>
            <w:bookmarkEnd w:id="140"/>
            <w:bookmarkEnd w:id="141"/>
          </w:p>
        </w:tc>
      </w:tr>
      <w:tr w:rsidR="00765A7C" w:rsidRPr="001E1D1F" w14:paraId="3718F02F" w14:textId="77777777" w:rsidTr="00AD1F4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EC5B" w14:textId="77777777" w:rsidR="00765A7C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42" w:name="_Ref377325454"/>
            <w:bookmarkStart w:id="143" w:name="_Toc378052469"/>
            <w:bookmarkStart w:id="144" w:name="_Ref387045805"/>
            <w:bookmarkStart w:id="145" w:name="_Toc387990778"/>
            <w:bookmarkStart w:id="146" w:name="_Toc395595529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82CAF" w14:textId="77777777" w:rsidR="00765A7C" w:rsidRPr="00EC0297" w:rsidRDefault="00765A7C" w:rsidP="00AF513C">
            <w:pPr>
              <w:snapToGri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7164F" w14:textId="77777777" w:rsidR="00765A7C" w:rsidRDefault="00765A7C" w:rsidP="00AF513C">
            <w:pPr>
              <w:snapToGrid w:val="0"/>
              <w:spacing w:after="0" w:line="240" w:lineRule="auto"/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F9B49" w14:textId="77777777" w:rsidR="00765A7C" w:rsidRDefault="00765A7C" w:rsidP="00AF513C">
            <w:pPr>
              <w:snapToGrid w:val="0"/>
              <w:spacing w:after="0" w:line="240" w:lineRule="auto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F70B" w14:textId="77777777" w:rsidR="00765A7C" w:rsidRPr="00AD1F49" w:rsidRDefault="00765A7C" w:rsidP="00AF5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2B53" w14:textId="77777777" w:rsidR="00765A7C" w:rsidRPr="00AD1F49" w:rsidRDefault="00765A7C" w:rsidP="00AF5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B04844" w14:paraId="7F31BBE9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724C965F" w14:textId="77777777" w:rsidR="00765A7C" w:rsidRPr="00F45489" w:rsidRDefault="00765A7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SA1 process improvements/updates</w:t>
            </w:r>
            <w:bookmarkEnd w:id="142"/>
            <w:bookmarkEnd w:id="143"/>
            <w:bookmarkEnd w:id="144"/>
            <w:bookmarkEnd w:id="145"/>
            <w:bookmarkEnd w:id="146"/>
          </w:p>
        </w:tc>
      </w:tr>
      <w:tr w:rsidR="00765A7C" w:rsidRPr="00B04844" w14:paraId="3D1031C3" w14:textId="77777777" w:rsidTr="00FA64CD">
        <w:trPr>
          <w:gridAfter w:val="1"/>
          <w:wAfter w:w="73" w:type="dxa"/>
          <w:trHeight w:val="141"/>
        </w:trPr>
        <w:tc>
          <w:tcPr>
            <w:tcW w:w="1477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6A933B5" w14:textId="77777777" w:rsidR="00765A7C" w:rsidRDefault="00765A7C" w:rsidP="00FA64C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4317B6C" w14:textId="77777777" w:rsidR="00765A7C" w:rsidRDefault="00765A7C" w:rsidP="00FA64CD">
            <w:pPr>
              <w:spacing w:after="0" w:line="240" w:lineRule="auto"/>
            </w:pPr>
            <w:r>
              <w:t>No contributions to this agenda item</w:t>
            </w:r>
          </w:p>
          <w:p w14:paraId="5958C1D0" w14:textId="77777777" w:rsidR="00765A7C" w:rsidRDefault="00765A7C" w:rsidP="00FA64C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B04844" w14:paraId="54C910DD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13378A80" w14:textId="77777777" w:rsidR="00765A7C" w:rsidRPr="00F45489" w:rsidRDefault="00765A7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47" w:name="_Toc316030637"/>
            <w:bookmarkStart w:id="148" w:name="_Toc324137379"/>
            <w:bookmarkStart w:id="149" w:name="_Toc331152543"/>
            <w:bookmarkStart w:id="150" w:name="_Ref331766761"/>
            <w:bookmarkStart w:id="151" w:name="_Toc378052470"/>
            <w:bookmarkStart w:id="152" w:name="_Toc387990779"/>
            <w:bookmarkStart w:id="153" w:name="_Toc395595530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Others</w:t>
            </w:r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</w:p>
        </w:tc>
      </w:tr>
      <w:tr w:rsidR="00765A7C" w:rsidRPr="00B04844" w14:paraId="2AE24CCE" w14:textId="77777777" w:rsidTr="00FA64CD">
        <w:trPr>
          <w:gridAfter w:val="1"/>
          <w:wAfter w:w="73" w:type="dxa"/>
          <w:trHeight w:val="141"/>
        </w:trPr>
        <w:tc>
          <w:tcPr>
            <w:tcW w:w="1477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7A4896D" w14:textId="77777777" w:rsidR="00765A7C" w:rsidRDefault="00765A7C" w:rsidP="00FA64C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E392476" w14:textId="77777777" w:rsidR="00765A7C" w:rsidRDefault="00765A7C" w:rsidP="00FA64CD">
            <w:pPr>
              <w:spacing w:after="0" w:line="240" w:lineRule="auto"/>
            </w:pPr>
            <w:r>
              <w:t>No contributions to this agenda item</w:t>
            </w:r>
          </w:p>
          <w:p w14:paraId="7138CB75" w14:textId="77777777" w:rsidR="00765A7C" w:rsidRDefault="00765A7C" w:rsidP="00FA64C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B04844" w14:paraId="4182A63A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4D012F5B" w14:textId="77777777" w:rsidR="00765A7C" w:rsidRPr="00F45489" w:rsidRDefault="00765A7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54" w:name="_Toc316030638"/>
            <w:bookmarkStart w:id="155" w:name="_Toc324137380"/>
            <w:bookmarkStart w:id="156" w:name="_Toc331152544"/>
            <w:bookmarkStart w:id="157" w:name="_Toc378052471"/>
            <w:bookmarkStart w:id="158" w:name="_Toc387990780"/>
            <w:bookmarkStart w:id="159" w:name="_Toc39559553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Next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eetings</w:t>
            </w:r>
            <w:bookmarkEnd w:id="154"/>
            <w:bookmarkEnd w:id="155"/>
            <w:bookmarkEnd w:id="156"/>
            <w:bookmarkEnd w:id="157"/>
            <w:bookmarkEnd w:id="158"/>
            <w:bookmarkEnd w:id="159"/>
          </w:p>
        </w:tc>
      </w:tr>
      <w:tr w:rsidR="00765A7C" w:rsidRPr="00B04844" w14:paraId="622599E0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4C2FD5B0" w14:textId="77777777" w:rsidR="00765A7C" w:rsidRPr="00F45489" w:rsidRDefault="00765A7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60" w:name="_Toc316030639"/>
            <w:bookmarkStart w:id="161" w:name="_Toc324137381"/>
            <w:bookmarkStart w:id="162" w:name="_Toc331152545"/>
            <w:bookmarkStart w:id="163" w:name="_Toc378052472"/>
            <w:bookmarkStart w:id="164" w:name="_Toc387990781"/>
            <w:bookmarkStart w:id="165" w:name="_Toc39559553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>Calendar</w:t>
            </w:r>
            <w:bookmarkEnd w:id="160"/>
            <w:bookmarkEnd w:id="161"/>
            <w:bookmarkEnd w:id="162"/>
            <w:bookmarkEnd w:id="163"/>
            <w:bookmarkEnd w:id="164"/>
            <w:bookmarkEnd w:id="165"/>
          </w:p>
        </w:tc>
      </w:tr>
      <w:tr w:rsidR="00765A7C" w:rsidRPr="00B04844" w14:paraId="7F6F2386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auto"/>
          </w:tcPr>
          <w:p w14:paraId="578D1784" w14:textId="77777777" w:rsidR="00765A7C" w:rsidRPr="00F45489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D4D405C" w14:textId="77777777" w:rsidR="00765A7C" w:rsidRPr="00EB413F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2015 meetings:</w:t>
            </w:r>
          </w:p>
          <w:p w14:paraId="5C8E086F" w14:textId="77777777" w:rsidR="00765A7C" w:rsidRPr="00E617E1" w:rsidRDefault="00765A7C" w:rsidP="008E7E9E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SA1#70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13 – 1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>7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 xml:space="preserve"> Apr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San Jose del Cabo, Mexico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Co-located with SA2</w:t>
            </w:r>
            <w:r>
              <w:rPr>
                <w:rFonts w:eastAsia="Arial Unicode MS" w:cs="Arial"/>
                <w:szCs w:val="18"/>
                <w:lang w:eastAsia="ar-SA"/>
              </w:rPr>
              <w:t>, SA6</w:t>
            </w:r>
          </w:p>
          <w:p w14:paraId="4FE66D3B" w14:textId="77777777" w:rsidR="00765A7C" w:rsidRPr="003F48CF" w:rsidRDefault="00765A7C" w:rsidP="008E7E9E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F48CF">
              <w:rPr>
                <w:rFonts w:eastAsia="Arial Unicode MS" w:cs="Arial"/>
                <w:szCs w:val="18"/>
                <w:lang w:eastAsia="ar-SA"/>
              </w:rPr>
              <w:t>SA1#71</w:t>
            </w:r>
            <w:r w:rsidRPr="003F48CF">
              <w:rPr>
                <w:rFonts w:eastAsia="Arial Unicode MS" w:cs="Arial"/>
                <w:szCs w:val="18"/>
                <w:lang w:eastAsia="ar-SA"/>
              </w:rPr>
              <w:tab/>
              <w:t>17 – 21 Aug 2015</w:t>
            </w:r>
            <w:r w:rsidRPr="003F48CF">
              <w:rPr>
                <w:rFonts w:eastAsia="Arial Unicode MS" w:cs="Arial"/>
                <w:szCs w:val="18"/>
                <w:lang w:eastAsia="ar-SA"/>
              </w:rPr>
              <w:tab/>
              <w:t>Belgrade, Serbia</w:t>
            </w:r>
          </w:p>
          <w:p w14:paraId="55F94148" w14:textId="55B1DB0C" w:rsidR="00765A7C" w:rsidRPr="0061128E" w:rsidRDefault="00765A7C" w:rsidP="008E7E9E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128E">
              <w:rPr>
                <w:rFonts w:eastAsia="Arial Unicode MS" w:cs="Arial"/>
                <w:szCs w:val="18"/>
                <w:lang w:eastAsia="ar-SA"/>
              </w:rPr>
              <w:t>SA1#72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Pr="00E617E1">
              <w:rPr>
                <w:rFonts w:eastAsia="Arial Unicode MS" w:cs="Arial"/>
                <w:szCs w:val="18"/>
                <w:lang w:eastAsia="ar-SA"/>
              </w:rPr>
              <w:t>16 – 20 Nov 2015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Anaheim, CA, USA (TBC)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14:paraId="20BA7F63" w14:textId="77777777" w:rsidR="00765A7C" w:rsidRDefault="00765A7C" w:rsidP="00F250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DB5B74E" w14:textId="0B68CBD6" w:rsidR="00765A7C" w:rsidRPr="00670B83" w:rsidRDefault="00765A7C" w:rsidP="00F70236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670B83">
              <w:rPr>
                <w:rFonts w:eastAsia="Arial Unicode MS" w:cs="Arial"/>
                <w:b/>
                <w:szCs w:val="18"/>
                <w:lang w:eastAsia="ar-SA"/>
              </w:rPr>
              <w:t>2016 meetings:</w:t>
            </w:r>
          </w:p>
          <w:p w14:paraId="2F4609F9" w14:textId="6E97F275" w:rsidR="00765A7C" w:rsidRPr="00F73617" w:rsidRDefault="00765A7C" w:rsidP="00F7023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5921">
              <w:rPr>
                <w:rFonts w:eastAsia="Arial Unicode MS" w:cs="Arial"/>
                <w:szCs w:val="18"/>
                <w:highlight w:val="yellow"/>
                <w:lang w:eastAsia="ar-SA"/>
              </w:rPr>
              <w:t>SA1#73</w:t>
            </w:r>
            <w:r w:rsidRPr="00945921">
              <w:rPr>
                <w:rFonts w:eastAsia="Arial Unicode MS" w:cs="Arial"/>
                <w:szCs w:val="18"/>
                <w:highlight w:val="yellow"/>
                <w:lang w:eastAsia="ar-SA"/>
              </w:rPr>
              <w:tab/>
              <w:t>22-26 Feb 2016</w:t>
            </w:r>
            <w:r w:rsidRPr="00945921">
              <w:rPr>
                <w:rFonts w:eastAsia="Arial Unicode MS" w:cs="Arial"/>
                <w:szCs w:val="18"/>
                <w:highlight w:val="yellow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Asia (</w:t>
            </w:r>
            <w:r w:rsidRPr="00945921">
              <w:rPr>
                <w:rFonts w:eastAsia="Arial Unicode MS" w:cs="Arial"/>
                <w:szCs w:val="18"/>
                <w:highlight w:val="yellow"/>
                <w:lang w:eastAsia="ar-SA"/>
              </w:rPr>
              <w:t>TBD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)</w:t>
            </w:r>
            <w:r w:rsidRPr="00945921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  <w:r w:rsidRPr="00945921">
              <w:rPr>
                <w:rFonts w:eastAsia="Arial Unicode MS" w:cs="Arial"/>
                <w:szCs w:val="18"/>
                <w:highlight w:val="yellow"/>
                <w:lang w:eastAsia="ar-SA"/>
              </w:rPr>
              <w:tab/>
              <w:t xml:space="preserve"> Propose to change date to 1-5 Feb 2016</w:t>
            </w:r>
          </w:p>
          <w:p w14:paraId="2CF958BE" w14:textId="77777777" w:rsidR="00765A7C" w:rsidRPr="00F73617" w:rsidRDefault="00765A7C" w:rsidP="00F7023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73617">
              <w:rPr>
                <w:rFonts w:eastAsia="Arial Unicode MS" w:cs="Arial"/>
                <w:szCs w:val="18"/>
                <w:lang w:eastAsia="ar-SA"/>
              </w:rPr>
              <w:t>SA1#74</w:t>
            </w:r>
            <w:r w:rsidRPr="00F73617">
              <w:rPr>
                <w:rFonts w:eastAsia="Arial Unicode MS" w:cs="Arial"/>
                <w:szCs w:val="18"/>
                <w:lang w:eastAsia="ar-SA"/>
              </w:rPr>
              <w:tab/>
              <w:t>9-13 May 2016</w:t>
            </w:r>
            <w:r w:rsidRPr="00F73617">
              <w:rPr>
                <w:rFonts w:eastAsia="Arial Unicode MS" w:cs="Arial"/>
                <w:szCs w:val="18"/>
                <w:lang w:eastAsia="ar-SA"/>
              </w:rPr>
              <w:tab/>
              <w:t>Europe (TBD)</w:t>
            </w:r>
          </w:p>
          <w:p w14:paraId="74CE4F35" w14:textId="77777777" w:rsidR="00765A7C" w:rsidRPr="000D7E26" w:rsidRDefault="00765A7C" w:rsidP="00F7023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D7E26">
              <w:rPr>
                <w:rFonts w:eastAsia="Arial Unicode MS" w:cs="Arial"/>
                <w:szCs w:val="18"/>
                <w:lang w:eastAsia="ar-SA"/>
              </w:rPr>
              <w:t>SA1#75</w:t>
            </w:r>
            <w:r w:rsidRPr="000D7E26">
              <w:rPr>
                <w:rFonts w:eastAsia="Arial Unicode MS" w:cs="Arial"/>
                <w:szCs w:val="18"/>
                <w:lang w:eastAsia="ar-SA"/>
              </w:rPr>
              <w:tab/>
            </w:r>
            <w:r w:rsidRPr="00F73617">
              <w:rPr>
                <w:rFonts w:eastAsia="Arial Unicode MS" w:cs="Arial"/>
                <w:szCs w:val="18"/>
                <w:lang w:eastAsia="ar-SA"/>
              </w:rPr>
              <w:t xml:space="preserve">22-26 </w:t>
            </w:r>
            <w:r w:rsidRPr="000D7E26">
              <w:rPr>
                <w:rFonts w:eastAsia="Arial Unicode MS" w:cs="Arial"/>
                <w:szCs w:val="18"/>
                <w:lang w:eastAsia="ar-SA"/>
              </w:rPr>
              <w:t>Aug 201</w:t>
            </w:r>
            <w:r w:rsidRPr="00F73617">
              <w:rPr>
                <w:rFonts w:eastAsia="Arial Unicode MS" w:cs="Arial"/>
                <w:szCs w:val="18"/>
                <w:lang w:eastAsia="ar-SA"/>
              </w:rPr>
              <w:t>6</w:t>
            </w:r>
            <w:r w:rsidRPr="000D7E26">
              <w:rPr>
                <w:rFonts w:eastAsia="Arial Unicode MS" w:cs="Arial"/>
                <w:szCs w:val="18"/>
                <w:lang w:eastAsia="ar-SA"/>
              </w:rPr>
              <w:tab/>
            </w:r>
            <w:r w:rsidRPr="00F73617">
              <w:rPr>
                <w:rFonts w:eastAsia="Arial Unicode MS" w:cs="Arial"/>
                <w:szCs w:val="18"/>
                <w:lang w:eastAsia="ar-SA"/>
              </w:rPr>
              <w:t>North America (</w:t>
            </w:r>
            <w:r w:rsidRPr="000D7E26">
              <w:rPr>
                <w:rFonts w:eastAsia="Arial Unicode MS" w:cs="Arial"/>
                <w:szCs w:val="18"/>
                <w:lang w:eastAsia="ar-SA"/>
              </w:rPr>
              <w:t>TBD</w:t>
            </w:r>
            <w:r w:rsidRPr="00F73617">
              <w:rPr>
                <w:rFonts w:eastAsia="Arial Unicode MS" w:cs="Arial"/>
                <w:szCs w:val="18"/>
                <w:lang w:eastAsia="ar-SA"/>
              </w:rPr>
              <w:t>)</w:t>
            </w:r>
          </w:p>
          <w:p w14:paraId="29C18A75" w14:textId="1A5682E3" w:rsidR="00765A7C" w:rsidRPr="0061128E" w:rsidRDefault="00765A7C" w:rsidP="00F7023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73617">
              <w:rPr>
                <w:rFonts w:eastAsia="Arial Unicode MS" w:cs="Arial"/>
                <w:szCs w:val="18"/>
                <w:lang w:eastAsia="ar-SA"/>
              </w:rPr>
              <w:t>SA1#76</w:t>
            </w:r>
            <w:r w:rsidRPr="00F73617">
              <w:rPr>
                <w:rFonts w:eastAsia="Arial Unicode MS" w:cs="Arial"/>
                <w:szCs w:val="18"/>
                <w:lang w:eastAsia="ar-SA"/>
              </w:rPr>
              <w:tab/>
              <w:t>7-11 Nov 2016</w:t>
            </w:r>
            <w:r w:rsidRPr="00F73617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Tenerife, Spain (TBC</w:t>
            </w:r>
            <w:r w:rsidRPr="00F73617">
              <w:rPr>
                <w:rFonts w:eastAsia="Arial Unicode MS" w:cs="Arial"/>
                <w:szCs w:val="18"/>
                <w:lang w:eastAsia="ar-SA"/>
              </w:rPr>
              <w:t>)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  <w:p w14:paraId="00E97B0E" w14:textId="77777777" w:rsidR="00765A7C" w:rsidRDefault="00765A7C" w:rsidP="00F250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82285AE" w14:textId="77777777" w:rsidR="00765A7C" w:rsidRPr="00F45489" w:rsidRDefault="00765A7C" w:rsidP="00F250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B04844" w14:paraId="1609ACFA" w14:textId="77777777" w:rsidTr="007C513B">
        <w:trPr>
          <w:trHeight w:val="141"/>
        </w:trPr>
        <w:tc>
          <w:tcPr>
            <w:tcW w:w="14851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65B2C3AD" w14:textId="77777777" w:rsidR="00765A7C" w:rsidRPr="00F45489" w:rsidRDefault="00765A7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66" w:name="_Toc378052473"/>
            <w:bookmarkStart w:id="167" w:name="_Toc387990782"/>
            <w:bookmarkStart w:id="168" w:name="_Toc39559553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Any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ther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b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usiness</w:t>
            </w:r>
            <w:bookmarkEnd w:id="166"/>
            <w:bookmarkEnd w:id="167"/>
            <w:bookmarkEnd w:id="168"/>
          </w:p>
        </w:tc>
      </w:tr>
      <w:tr w:rsidR="00765A7C" w:rsidRPr="00B04844" w14:paraId="0361338D" w14:textId="77777777" w:rsidTr="00792B82">
        <w:trPr>
          <w:gridAfter w:val="1"/>
          <w:wAfter w:w="73" w:type="dxa"/>
          <w:trHeight w:val="141"/>
        </w:trPr>
        <w:tc>
          <w:tcPr>
            <w:tcW w:w="1477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BFB8C58" w14:textId="77777777" w:rsidR="00765A7C" w:rsidRDefault="00765A7C" w:rsidP="00792B8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bookmarkStart w:id="169" w:name="_Toc316030641"/>
            <w:bookmarkStart w:id="170" w:name="_Toc324137383"/>
            <w:bookmarkStart w:id="171" w:name="_Toc331152547"/>
            <w:bookmarkStart w:id="172" w:name="_Toc378052474"/>
            <w:bookmarkStart w:id="173" w:name="_Toc387990783"/>
            <w:bookmarkStart w:id="174" w:name="_Toc395595534"/>
          </w:p>
          <w:p w14:paraId="1C43CFC8" w14:textId="77777777" w:rsidR="00765A7C" w:rsidRDefault="00765A7C" w:rsidP="00792B82">
            <w:pPr>
              <w:spacing w:after="0" w:line="240" w:lineRule="auto"/>
            </w:pPr>
            <w:r>
              <w:t>No contributions to this agenda item</w:t>
            </w:r>
          </w:p>
          <w:p w14:paraId="7086EDE4" w14:textId="77777777" w:rsidR="00765A7C" w:rsidRDefault="00765A7C" w:rsidP="00792B8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A7C" w:rsidRPr="00B04844" w14:paraId="3338ADC2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F2F2F2"/>
          </w:tcPr>
          <w:p w14:paraId="0C3DA03B" w14:textId="77777777" w:rsidR="00765A7C" w:rsidRPr="00F45489" w:rsidRDefault="00765A7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169"/>
            <w:bookmarkEnd w:id="170"/>
            <w:bookmarkEnd w:id="171"/>
            <w:bookmarkEnd w:id="172"/>
            <w:bookmarkEnd w:id="173"/>
            <w:bookmarkEnd w:id="174"/>
          </w:p>
        </w:tc>
      </w:tr>
      <w:tr w:rsidR="00765A7C" w:rsidRPr="00B04844" w14:paraId="63DB8DF1" w14:textId="77777777" w:rsidTr="007C513B">
        <w:trPr>
          <w:trHeight w:val="141"/>
        </w:trPr>
        <w:tc>
          <w:tcPr>
            <w:tcW w:w="14851" w:type="dxa"/>
            <w:gridSpan w:val="9"/>
            <w:shd w:val="clear" w:color="auto" w:fill="auto"/>
          </w:tcPr>
          <w:p w14:paraId="206EB967" w14:textId="77777777" w:rsidR="00765A7C" w:rsidRPr="00F45489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2CB7AA9" w14:textId="2355E478" w:rsidR="00765A7C" w:rsidRPr="00F45489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Close by 16:30 on Friday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6 Feb 2015</w:t>
            </w:r>
          </w:p>
          <w:p w14:paraId="632D81DB" w14:textId="77777777" w:rsidR="00765A7C" w:rsidRPr="00F45489" w:rsidRDefault="00765A7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02E54DC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404ECA" w14:textId="77777777" w:rsidR="000B010F" w:rsidRDefault="000B010F" w:rsidP="002E015E">
      <w:pPr>
        <w:spacing w:after="0" w:line="240" w:lineRule="auto"/>
      </w:pPr>
      <w:r>
        <w:separator/>
      </w:r>
    </w:p>
  </w:endnote>
  <w:endnote w:type="continuationSeparator" w:id="0">
    <w:p w14:paraId="7FBDB0C6" w14:textId="77777777" w:rsidR="000B010F" w:rsidRDefault="000B010F" w:rsidP="002E015E">
      <w:pPr>
        <w:spacing w:after="0" w:line="240" w:lineRule="auto"/>
      </w:pPr>
      <w:r>
        <w:continuationSeparator/>
      </w:r>
    </w:p>
  </w:endnote>
  <w:endnote w:type="continuationNotice" w:id="1">
    <w:p w14:paraId="768F0F5F" w14:textId="77777777" w:rsidR="000B010F" w:rsidRDefault="000B01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74DCF" w14:textId="77777777" w:rsidR="000B010F" w:rsidRDefault="000B010F" w:rsidP="002E015E">
      <w:pPr>
        <w:spacing w:after="0" w:line="240" w:lineRule="auto"/>
      </w:pPr>
      <w:r>
        <w:separator/>
      </w:r>
    </w:p>
  </w:footnote>
  <w:footnote w:type="continuationSeparator" w:id="0">
    <w:p w14:paraId="300A0574" w14:textId="77777777" w:rsidR="000B010F" w:rsidRDefault="000B010F" w:rsidP="002E015E">
      <w:pPr>
        <w:spacing w:after="0" w:line="240" w:lineRule="auto"/>
      </w:pPr>
      <w:r>
        <w:continuationSeparator/>
      </w:r>
    </w:p>
  </w:footnote>
  <w:footnote w:type="continuationNotice" w:id="1">
    <w:p w14:paraId="486822E9" w14:textId="77777777" w:rsidR="000B010F" w:rsidRDefault="000B010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30"/>
  <w:doNotDisplayPageBoundaries/>
  <w:attachedTemplate r:id="rId1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100F"/>
    <w:rsid w:val="00031075"/>
    <w:rsid w:val="00031474"/>
    <w:rsid w:val="0003251C"/>
    <w:rsid w:val="00033433"/>
    <w:rsid w:val="00033B50"/>
    <w:rsid w:val="00034374"/>
    <w:rsid w:val="000347BA"/>
    <w:rsid w:val="00034F0A"/>
    <w:rsid w:val="00035640"/>
    <w:rsid w:val="000359E7"/>
    <w:rsid w:val="00036259"/>
    <w:rsid w:val="00036B48"/>
    <w:rsid w:val="00036E12"/>
    <w:rsid w:val="00036EE3"/>
    <w:rsid w:val="0003714E"/>
    <w:rsid w:val="00040FF1"/>
    <w:rsid w:val="00041335"/>
    <w:rsid w:val="000415D9"/>
    <w:rsid w:val="000418FE"/>
    <w:rsid w:val="000420C7"/>
    <w:rsid w:val="0004226C"/>
    <w:rsid w:val="00042B43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6B8"/>
    <w:rsid w:val="000801CC"/>
    <w:rsid w:val="000806A0"/>
    <w:rsid w:val="00081323"/>
    <w:rsid w:val="00081B8A"/>
    <w:rsid w:val="00081E17"/>
    <w:rsid w:val="00082685"/>
    <w:rsid w:val="00082AFD"/>
    <w:rsid w:val="00082C0C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D44"/>
    <w:rsid w:val="000902D3"/>
    <w:rsid w:val="00090979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765"/>
    <w:rsid w:val="000A4898"/>
    <w:rsid w:val="000A51F5"/>
    <w:rsid w:val="000A62A1"/>
    <w:rsid w:val="000A638F"/>
    <w:rsid w:val="000A78BF"/>
    <w:rsid w:val="000B010F"/>
    <w:rsid w:val="000B02A3"/>
    <w:rsid w:val="000B04FF"/>
    <w:rsid w:val="000B07F2"/>
    <w:rsid w:val="000B1C8C"/>
    <w:rsid w:val="000B2ABF"/>
    <w:rsid w:val="000B3063"/>
    <w:rsid w:val="000B3677"/>
    <w:rsid w:val="000B42C1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2E99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A8"/>
    <w:rsid w:val="000C629C"/>
    <w:rsid w:val="000C64DE"/>
    <w:rsid w:val="000C6AF0"/>
    <w:rsid w:val="000C7FB5"/>
    <w:rsid w:val="000D031C"/>
    <w:rsid w:val="000D0328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0DA6"/>
    <w:rsid w:val="000E105A"/>
    <w:rsid w:val="000E155A"/>
    <w:rsid w:val="000E1F48"/>
    <w:rsid w:val="000E2B4C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0CF"/>
    <w:rsid w:val="00111BB8"/>
    <w:rsid w:val="00112856"/>
    <w:rsid w:val="001129CD"/>
    <w:rsid w:val="0011377C"/>
    <w:rsid w:val="0011534F"/>
    <w:rsid w:val="001158D3"/>
    <w:rsid w:val="0011592F"/>
    <w:rsid w:val="00115961"/>
    <w:rsid w:val="001159B6"/>
    <w:rsid w:val="00115E4F"/>
    <w:rsid w:val="00116866"/>
    <w:rsid w:val="00116AC7"/>
    <w:rsid w:val="00116B23"/>
    <w:rsid w:val="00116B6A"/>
    <w:rsid w:val="00116F6B"/>
    <w:rsid w:val="00117286"/>
    <w:rsid w:val="001177C1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9F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0F6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6AD7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4FBB"/>
    <w:rsid w:val="001A5ACC"/>
    <w:rsid w:val="001A5FF0"/>
    <w:rsid w:val="001A6B1E"/>
    <w:rsid w:val="001A6C8C"/>
    <w:rsid w:val="001A7842"/>
    <w:rsid w:val="001A7A33"/>
    <w:rsid w:val="001A7BE0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1FC"/>
    <w:rsid w:val="001C08D6"/>
    <w:rsid w:val="001C15D6"/>
    <w:rsid w:val="001C184B"/>
    <w:rsid w:val="001C2412"/>
    <w:rsid w:val="001C2629"/>
    <w:rsid w:val="001C26AB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220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7A7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ACB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6A"/>
    <w:rsid w:val="0020328A"/>
    <w:rsid w:val="00203972"/>
    <w:rsid w:val="0020434E"/>
    <w:rsid w:val="00204FA9"/>
    <w:rsid w:val="0020540F"/>
    <w:rsid w:val="002058F8"/>
    <w:rsid w:val="0020709F"/>
    <w:rsid w:val="0020738E"/>
    <w:rsid w:val="002073CE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30A2"/>
    <w:rsid w:val="00223B7D"/>
    <w:rsid w:val="0022603A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CCB"/>
    <w:rsid w:val="00243092"/>
    <w:rsid w:val="002430AA"/>
    <w:rsid w:val="00243392"/>
    <w:rsid w:val="00243621"/>
    <w:rsid w:val="0024381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3FEE"/>
    <w:rsid w:val="00254397"/>
    <w:rsid w:val="00254C29"/>
    <w:rsid w:val="00255635"/>
    <w:rsid w:val="00255D1C"/>
    <w:rsid w:val="00255E36"/>
    <w:rsid w:val="0025614D"/>
    <w:rsid w:val="0025732B"/>
    <w:rsid w:val="00257667"/>
    <w:rsid w:val="0026037A"/>
    <w:rsid w:val="0026041D"/>
    <w:rsid w:val="002607FB"/>
    <w:rsid w:val="002610F3"/>
    <w:rsid w:val="00261480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1301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3A0"/>
    <w:rsid w:val="0028172E"/>
    <w:rsid w:val="0028210B"/>
    <w:rsid w:val="00282374"/>
    <w:rsid w:val="0028247C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4B95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33B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4959"/>
    <w:rsid w:val="002B58A5"/>
    <w:rsid w:val="002B58FA"/>
    <w:rsid w:val="002B5B9E"/>
    <w:rsid w:val="002B697A"/>
    <w:rsid w:val="002B6BB6"/>
    <w:rsid w:val="002B7217"/>
    <w:rsid w:val="002B7DAD"/>
    <w:rsid w:val="002C01F8"/>
    <w:rsid w:val="002C0676"/>
    <w:rsid w:val="002C0DAA"/>
    <w:rsid w:val="002C125D"/>
    <w:rsid w:val="002C18EB"/>
    <w:rsid w:val="002C195D"/>
    <w:rsid w:val="002C1F90"/>
    <w:rsid w:val="002C227C"/>
    <w:rsid w:val="002C39E0"/>
    <w:rsid w:val="002C3EE0"/>
    <w:rsid w:val="002C4381"/>
    <w:rsid w:val="002C470A"/>
    <w:rsid w:val="002C519E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5D9"/>
    <w:rsid w:val="002E5A48"/>
    <w:rsid w:val="002E68D4"/>
    <w:rsid w:val="002E6973"/>
    <w:rsid w:val="002E6A94"/>
    <w:rsid w:val="002E6CC5"/>
    <w:rsid w:val="002E7199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4A7C"/>
    <w:rsid w:val="00305449"/>
    <w:rsid w:val="003054D7"/>
    <w:rsid w:val="003056C6"/>
    <w:rsid w:val="003057F4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1E8E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4896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8EF"/>
    <w:rsid w:val="00335AE1"/>
    <w:rsid w:val="0033684C"/>
    <w:rsid w:val="00337548"/>
    <w:rsid w:val="003378C8"/>
    <w:rsid w:val="00337D0A"/>
    <w:rsid w:val="00341096"/>
    <w:rsid w:val="003413EA"/>
    <w:rsid w:val="00341C02"/>
    <w:rsid w:val="00341EB5"/>
    <w:rsid w:val="003425E5"/>
    <w:rsid w:val="003426B2"/>
    <w:rsid w:val="0034271A"/>
    <w:rsid w:val="003428B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47CA7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4F50"/>
    <w:rsid w:val="0035504A"/>
    <w:rsid w:val="00356624"/>
    <w:rsid w:val="003569EE"/>
    <w:rsid w:val="00356A3A"/>
    <w:rsid w:val="00357D0D"/>
    <w:rsid w:val="003607DA"/>
    <w:rsid w:val="00360848"/>
    <w:rsid w:val="0036085F"/>
    <w:rsid w:val="00361728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269"/>
    <w:rsid w:val="003922AB"/>
    <w:rsid w:val="003922FD"/>
    <w:rsid w:val="0039292A"/>
    <w:rsid w:val="00392A42"/>
    <w:rsid w:val="00392B72"/>
    <w:rsid w:val="00393575"/>
    <w:rsid w:val="00394C4C"/>
    <w:rsid w:val="00396218"/>
    <w:rsid w:val="003962DA"/>
    <w:rsid w:val="0039685B"/>
    <w:rsid w:val="00396A48"/>
    <w:rsid w:val="00397583"/>
    <w:rsid w:val="003977F9"/>
    <w:rsid w:val="0039781A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0A0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20FE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35E1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7F39"/>
    <w:rsid w:val="00407F47"/>
    <w:rsid w:val="00407FFC"/>
    <w:rsid w:val="004107BC"/>
    <w:rsid w:val="004108C6"/>
    <w:rsid w:val="00410F20"/>
    <w:rsid w:val="00411004"/>
    <w:rsid w:val="00411C35"/>
    <w:rsid w:val="00412359"/>
    <w:rsid w:val="00412AB5"/>
    <w:rsid w:val="004139E8"/>
    <w:rsid w:val="004145CC"/>
    <w:rsid w:val="00414BBC"/>
    <w:rsid w:val="00414F4A"/>
    <w:rsid w:val="00415846"/>
    <w:rsid w:val="00415AA9"/>
    <w:rsid w:val="00415D65"/>
    <w:rsid w:val="00416594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C41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F45"/>
    <w:rsid w:val="004523C6"/>
    <w:rsid w:val="0045289F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A18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09B"/>
    <w:rsid w:val="004742D1"/>
    <w:rsid w:val="004746C4"/>
    <w:rsid w:val="004748F2"/>
    <w:rsid w:val="00474C77"/>
    <w:rsid w:val="00474CF9"/>
    <w:rsid w:val="00474D7C"/>
    <w:rsid w:val="004753AB"/>
    <w:rsid w:val="00475A29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2FAD"/>
    <w:rsid w:val="00483676"/>
    <w:rsid w:val="004846B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EFB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430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10A"/>
    <w:rsid w:val="004B0743"/>
    <w:rsid w:val="004B0807"/>
    <w:rsid w:val="004B0856"/>
    <w:rsid w:val="004B0ACB"/>
    <w:rsid w:val="004B1474"/>
    <w:rsid w:val="004B1889"/>
    <w:rsid w:val="004B3530"/>
    <w:rsid w:val="004B387F"/>
    <w:rsid w:val="004B4BF5"/>
    <w:rsid w:val="004B4BFB"/>
    <w:rsid w:val="004B54E2"/>
    <w:rsid w:val="004B5976"/>
    <w:rsid w:val="004B7619"/>
    <w:rsid w:val="004C1A85"/>
    <w:rsid w:val="004C1EF3"/>
    <w:rsid w:val="004C204E"/>
    <w:rsid w:val="004C235E"/>
    <w:rsid w:val="004C3972"/>
    <w:rsid w:val="004C39EB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411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D25"/>
    <w:rsid w:val="00503E9E"/>
    <w:rsid w:val="00504832"/>
    <w:rsid w:val="00504ADD"/>
    <w:rsid w:val="00505A61"/>
    <w:rsid w:val="00506D7D"/>
    <w:rsid w:val="00507523"/>
    <w:rsid w:val="00507715"/>
    <w:rsid w:val="00507B60"/>
    <w:rsid w:val="00507F31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5321"/>
    <w:rsid w:val="00526EEC"/>
    <w:rsid w:val="005275B6"/>
    <w:rsid w:val="00527EA4"/>
    <w:rsid w:val="005318C3"/>
    <w:rsid w:val="00532043"/>
    <w:rsid w:val="00532498"/>
    <w:rsid w:val="0053272B"/>
    <w:rsid w:val="005333C3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4F8"/>
    <w:rsid w:val="00561945"/>
    <w:rsid w:val="00562C4E"/>
    <w:rsid w:val="00564095"/>
    <w:rsid w:val="00565CBE"/>
    <w:rsid w:val="005668E1"/>
    <w:rsid w:val="005669DD"/>
    <w:rsid w:val="00567DB4"/>
    <w:rsid w:val="0057053F"/>
    <w:rsid w:val="0057153F"/>
    <w:rsid w:val="0057213A"/>
    <w:rsid w:val="005722FD"/>
    <w:rsid w:val="00572386"/>
    <w:rsid w:val="00572A04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45BE"/>
    <w:rsid w:val="00594744"/>
    <w:rsid w:val="0059498C"/>
    <w:rsid w:val="00595279"/>
    <w:rsid w:val="00595E31"/>
    <w:rsid w:val="0059675B"/>
    <w:rsid w:val="00596AB5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3EA4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4E85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8B3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2B22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B95"/>
    <w:rsid w:val="00617739"/>
    <w:rsid w:val="00617934"/>
    <w:rsid w:val="00617974"/>
    <w:rsid w:val="00617C17"/>
    <w:rsid w:val="00620F44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2CA"/>
    <w:rsid w:val="0066636A"/>
    <w:rsid w:val="00666625"/>
    <w:rsid w:val="00666D4C"/>
    <w:rsid w:val="00666D7B"/>
    <w:rsid w:val="00666DE0"/>
    <w:rsid w:val="006705AA"/>
    <w:rsid w:val="00670951"/>
    <w:rsid w:val="00670B83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2F7"/>
    <w:rsid w:val="006A0B4D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193"/>
    <w:rsid w:val="006A5DEF"/>
    <w:rsid w:val="006A66AC"/>
    <w:rsid w:val="006A76A6"/>
    <w:rsid w:val="006A778F"/>
    <w:rsid w:val="006B1CFA"/>
    <w:rsid w:val="006B268F"/>
    <w:rsid w:val="006B3226"/>
    <w:rsid w:val="006B362C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278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A50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CC9"/>
    <w:rsid w:val="006F782E"/>
    <w:rsid w:val="006F7F71"/>
    <w:rsid w:val="00700478"/>
    <w:rsid w:val="00700490"/>
    <w:rsid w:val="00700FA3"/>
    <w:rsid w:val="00701996"/>
    <w:rsid w:val="0070253E"/>
    <w:rsid w:val="00702BC9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238"/>
    <w:rsid w:val="007204B6"/>
    <w:rsid w:val="007205FC"/>
    <w:rsid w:val="00720676"/>
    <w:rsid w:val="00721D72"/>
    <w:rsid w:val="00722240"/>
    <w:rsid w:val="007226FF"/>
    <w:rsid w:val="0072296E"/>
    <w:rsid w:val="00722D57"/>
    <w:rsid w:val="00722DC1"/>
    <w:rsid w:val="007230DF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0A2E"/>
    <w:rsid w:val="007310D1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60BE"/>
    <w:rsid w:val="0074626B"/>
    <w:rsid w:val="0074687F"/>
    <w:rsid w:val="007475CE"/>
    <w:rsid w:val="00747781"/>
    <w:rsid w:val="00747CA9"/>
    <w:rsid w:val="00747FCC"/>
    <w:rsid w:val="00750E38"/>
    <w:rsid w:val="007511FC"/>
    <w:rsid w:val="00751AB5"/>
    <w:rsid w:val="00752605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FA6"/>
    <w:rsid w:val="00764674"/>
    <w:rsid w:val="007654D5"/>
    <w:rsid w:val="00765945"/>
    <w:rsid w:val="00765A7C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212F"/>
    <w:rsid w:val="0078215B"/>
    <w:rsid w:val="00782837"/>
    <w:rsid w:val="00782CF5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87605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630E"/>
    <w:rsid w:val="00797BED"/>
    <w:rsid w:val="007A0374"/>
    <w:rsid w:val="007A09FD"/>
    <w:rsid w:val="007A0AA4"/>
    <w:rsid w:val="007A0D15"/>
    <w:rsid w:val="007A0F11"/>
    <w:rsid w:val="007A13D2"/>
    <w:rsid w:val="007A14BE"/>
    <w:rsid w:val="007A257C"/>
    <w:rsid w:val="007A2A54"/>
    <w:rsid w:val="007A3580"/>
    <w:rsid w:val="007A38A3"/>
    <w:rsid w:val="007A38F0"/>
    <w:rsid w:val="007A42C8"/>
    <w:rsid w:val="007A436E"/>
    <w:rsid w:val="007A4A27"/>
    <w:rsid w:val="007A4B51"/>
    <w:rsid w:val="007A5192"/>
    <w:rsid w:val="007A51BF"/>
    <w:rsid w:val="007A5425"/>
    <w:rsid w:val="007A6609"/>
    <w:rsid w:val="007A67DF"/>
    <w:rsid w:val="007A6893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13B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FB3"/>
    <w:rsid w:val="007D44C4"/>
    <w:rsid w:val="007D47D4"/>
    <w:rsid w:val="007D5019"/>
    <w:rsid w:val="007D5755"/>
    <w:rsid w:val="007D57A4"/>
    <w:rsid w:val="007D64A1"/>
    <w:rsid w:val="007D6840"/>
    <w:rsid w:val="007D6FA5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F07EB"/>
    <w:rsid w:val="007F098B"/>
    <w:rsid w:val="007F0D7C"/>
    <w:rsid w:val="007F17FD"/>
    <w:rsid w:val="007F1AF2"/>
    <w:rsid w:val="007F458B"/>
    <w:rsid w:val="007F48EE"/>
    <w:rsid w:val="007F5798"/>
    <w:rsid w:val="007F5872"/>
    <w:rsid w:val="007F6245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4E0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DB2"/>
    <w:rsid w:val="00826F2F"/>
    <w:rsid w:val="008277F0"/>
    <w:rsid w:val="00827F8C"/>
    <w:rsid w:val="00827FCD"/>
    <w:rsid w:val="00830236"/>
    <w:rsid w:val="00830C3A"/>
    <w:rsid w:val="00830D03"/>
    <w:rsid w:val="00831BB3"/>
    <w:rsid w:val="008324A7"/>
    <w:rsid w:val="008324CF"/>
    <w:rsid w:val="00832B50"/>
    <w:rsid w:val="008333A4"/>
    <w:rsid w:val="00833C15"/>
    <w:rsid w:val="00833DCD"/>
    <w:rsid w:val="00834206"/>
    <w:rsid w:val="00834228"/>
    <w:rsid w:val="00834EE6"/>
    <w:rsid w:val="00835D08"/>
    <w:rsid w:val="00836ABB"/>
    <w:rsid w:val="0084027A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77AC"/>
    <w:rsid w:val="0084791F"/>
    <w:rsid w:val="00847F29"/>
    <w:rsid w:val="008507C2"/>
    <w:rsid w:val="00851525"/>
    <w:rsid w:val="008518AF"/>
    <w:rsid w:val="008521C5"/>
    <w:rsid w:val="00852C1A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C2"/>
    <w:rsid w:val="00876BCA"/>
    <w:rsid w:val="00876E2B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32E6"/>
    <w:rsid w:val="00883590"/>
    <w:rsid w:val="0088426D"/>
    <w:rsid w:val="00884FF8"/>
    <w:rsid w:val="00885167"/>
    <w:rsid w:val="00885388"/>
    <w:rsid w:val="008855F0"/>
    <w:rsid w:val="008857E4"/>
    <w:rsid w:val="00885E0A"/>
    <w:rsid w:val="0088630F"/>
    <w:rsid w:val="00886AFD"/>
    <w:rsid w:val="008876E6"/>
    <w:rsid w:val="008879FC"/>
    <w:rsid w:val="00890554"/>
    <w:rsid w:val="00890CC1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68D"/>
    <w:rsid w:val="008B0B14"/>
    <w:rsid w:val="008B1389"/>
    <w:rsid w:val="008B172B"/>
    <w:rsid w:val="008B17CF"/>
    <w:rsid w:val="008B1DCA"/>
    <w:rsid w:val="008B23B3"/>
    <w:rsid w:val="008B2573"/>
    <w:rsid w:val="008B2A24"/>
    <w:rsid w:val="008B2ACA"/>
    <w:rsid w:val="008B392B"/>
    <w:rsid w:val="008B4559"/>
    <w:rsid w:val="008B47BE"/>
    <w:rsid w:val="008B47FC"/>
    <w:rsid w:val="008B4934"/>
    <w:rsid w:val="008B4EF9"/>
    <w:rsid w:val="008B526B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028"/>
    <w:rsid w:val="008C540C"/>
    <w:rsid w:val="008C5C5F"/>
    <w:rsid w:val="008C6291"/>
    <w:rsid w:val="008C63FA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532"/>
    <w:rsid w:val="008E0C3D"/>
    <w:rsid w:val="008E0C66"/>
    <w:rsid w:val="008E123C"/>
    <w:rsid w:val="008E1447"/>
    <w:rsid w:val="008E19F5"/>
    <w:rsid w:val="008E300A"/>
    <w:rsid w:val="008E3E66"/>
    <w:rsid w:val="008E45E1"/>
    <w:rsid w:val="008E5B8E"/>
    <w:rsid w:val="008E5D1C"/>
    <w:rsid w:val="008E6408"/>
    <w:rsid w:val="008E65B8"/>
    <w:rsid w:val="008E67C4"/>
    <w:rsid w:val="008E6A49"/>
    <w:rsid w:val="008E6A96"/>
    <w:rsid w:val="008E6D41"/>
    <w:rsid w:val="008E741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4B3B"/>
    <w:rsid w:val="008F5497"/>
    <w:rsid w:val="008F587A"/>
    <w:rsid w:val="008F5BC7"/>
    <w:rsid w:val="008F5E58"/>
    <w:rsid w:val="008F65B5"/>
    <w:rsid w:val="008F71C0"/>
    <w:rsid w:val="008F789C"/>
    <w:rsid w:val="008F7EA7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3E17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5"/>
    <w:rsid w:val="00912FBD"/>
    <w:rsid w:val="00913676"/>
    <w:rsid w:val="0091431D"/>
    <w:rsid w:val="0091437F"/>
    <w:rsid w:val="00915330"/>
    <w:rsid w:val="00915421"/>
    <w:rsid w:val="00915539"/>
    <w:rsid w:val="00915D0E"/>
    <w:rsid w:val="00915D77"/>
    <w:rsid w:val="00915FDF"/>
    <w:rsid w:val="0091609E"/>
    <w:rsid w:val="009169FA"/>
    <w:rsid w:val="0091756F"/>
    <w:rsid w:val="0091798F"/>
    <w:rsid w:val="009202D8"/>
    <w:rsid w:val="00921068"/>
    <w:rsid w:val="00921C60"/>
    <w:rsid w:val="00922BD5"/>
    <w:rsid w:val="009233B3"/>
    <w:rsid w:val="00923520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567B"/>
    <w:rsid w:val="00945921"/>
    <w:rsid w:val="0094604F"/>
    <w:rsid w:val="0094627C"/>
    <w:rsid w:val="00946736"/>
    <w:rsid w:val="00950908"/>
    <w:rsid w:val="00950A93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05F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290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5D46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13E7"/>
    <w:rsid w:val="009A15FF"/>
    <w:rsid w:val="009A16D0"/>
    <w:rsid w:val="009A25EF"/>
    <w:rsid w:val="009A2B56"/>
    <w:rsid w:val="009A2CD9"/>
    <w:rsid w:val="009A3642"/>
    <w:rsid w:val="009A36E1"/>
    <w:rsid w:val="009A3902"/>
    <w:rsid w:val="009A3ECB"/>
    <w:rsid w:val="009A53E7"/>
    <w:rsid w:val="009A57C5"/>
    <w:rsid w:val="009A5814"/>
    <w:rsid w:val="009A62FC"/>
    <w:rsid w:val="009A6B47"/>
    <w:rsid w:val="009A7759"/>
    <w:rsid w:val="009A77AE"/>
    <w:rsid w:val="009A7ACC"/>
    <w:rsid w:val="009A7CD0"/>
    <w:rsid w:val="009B0A53"/>
    <w:rsid w:val="009B1044"/>
    <w:rsid w:val="009B1108"/>
    <w:rsid w:val="009B1228"/>
    <w:rsid w:val="009B21A7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12D0"/>
    <w:rsid w:val="009C25D9"/>
    <w:rsid w:val="009C2BDC"/>
    <w:rsid w:val="009C32FE"/>
    <w:rsid w:val="009C39A8"/>
    <w:rsid w:val="009C3E79"/>
    <w:rsid w:val="009C43D7"/>
    <w:rsid w:val="009C494C"/>
    <w:rsid w:val="009C4E45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776"/>
    <w:rsid w:val="009D6F57"/>
    <w:rsid w:val="009D75DC"/>
    <w:rsid w:val="009D7772"/>
    <w:rsid w:val="009D7E49"/>
    <w:rsid w:val="009E137E"/>
    <w:rsid w:val="009E1A8F"/>
    <w:rsid w:val="009E21DC"/>
    <w:rsid w:val="009E32BC"/>
    <w:rsid w:val="009E3C7F"/>
    <w:rsid w:val="009E3DD3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1FC5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A4F"/>
    <w:rsid w:val="00A11FB3"/>
    <w:rsid w:val="00A124DB"/>
    <w:rsid w:val="00A132CA"/>
    <w:rsid w:val="00A14D54"/>
    <w:rsid w:val="00A14F11"/>
    <w:rsid w:val="00A155D3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2A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5E61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1B"/>
    <w:rsid w:val="00A41E2C"/>
    <w:rsid w:val="00A41F41"/>
    <w:rsid w:val="00A4240C"/>
    <w:rsid w:val="00A42B63"/>
    <w:rsid w:val="00A43611"/>
    <w:rsid w:val="00A44038"/>
    <w:rsid w:val="00A442AD"/>
    <w:rsid w:val="00A4486A"/>
    <w:rsid w:val="00A462B9"/>
    <w:rsid w:val="00A4679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109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98"/>
    <w:rsid w:val="00A87908"/>
    <w:rsid w:val="00A906A2"/>
    <w:rsid w:val="00A9081B"/>
    <w:rsid w:val="00A923EC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1CB3"/>
    <w:rsid w:val="00AA2684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721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A6A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5BA"/>
    <w:rsid w:val="00AC6D8B"/>
    <w:rsid w:val="00AC6FC1"/>
    <w:rsid w:val="00AC7195"/>
    <w:rsid w:val="00AC7400"/>
    <w:rsid w:val="00AC7EAE"/>
    <w:rsid w:val="00AD03EC"/>
    <w:rsid w:val="00AD066A"/>
    <w:rsid w:val="00AD085E"/>
    <w:rsid w:val="00AD19C5"/>
    <w:rsid w:val="00AD1F49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562"/>
    <w:rsid w:val="00AF4BA8"/>
    <w:rsid w:val="00AF4FE1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789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5F3C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19"/>
    <w:rsid w:val="00B32900"/>
    <w:rsid w:val="00B331D0"/>
    <w:rsid w:val="00B33306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A56"/>
    <w:rsid w:val="00B40D1B"/>
    <w:rsid w:val="00B417D3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58B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59A"/>
    <w:rsid w:val="00B71736"/>
    <w:rsid w:val="00B71F46"/>
    <w:rsid w:val="00B7358A"/>
    <w:rsid w:val="00B73BF9"/>
    <w:rsid w:val="00B73C4A"/>
    <w:rsid w:val="00B74148"/>
    <w:rsid w:val="00B741E4"/>
    <w:rsid w:val="00B74D41"/>
    <w:rsid w:val="00B75A10"/>
    <w:rsid w:val="00B763D7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3F5F"/>
    <w:rsid w:val="00B840AB"/>
    <w:rsid w:val="00B84443"/>
    <w:rsid w:val="00B84558"/>
    <w:rsid w:val="00B854A0"/>
    <w:rsid w:val="00B85722"/>
    <w:rsid w:val="00B85798"/>
    <w:rsid w:val="00B860BC"/>
    <w:rsid w:val="00B86984"/>
    <w:rsid w:val="00B86A4F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D5D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466"/>
    <w:rsid w:val="00BD7ECF"/>
    <w:rsid w:val="00BE0178"/>
    <w:rsid w:val="00BE01CB"/>
    <w:rsid w:val="00BE08C0"/>
    <w:rsid w:val="00BE0FDE"/>
    <w:rsid w:val="00BE1085"/>
    <w:rsid w:val="00BE1EFD"/>
    <w:rsid w:val="00BE2C9D"/>
    <w:rsid w:val="00BE311A"/>
    <w:rsid w:val="00BE3FF1"/>
    <w:rsid w:val="00BE4663"/>
    <w:rsid w:val="00BE4B86"/>
    <w:rsid w:val="00BE5DD0"/>
    <w:rsid w:val="00BE6027"/>
    <w:rsid w:val="00BE64DF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AC6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370E"/>
    <w:rsid w:val="00C23765"/>
    <w:rsid w:val="00C244B0"/>
    <w:rsid w:val="00C24670"/>
    <w:rsid w:val="00C250BE"/>
    <w:rsid w:val="00C2521D"/>
    <w:rsid w:val="00C253C0"/>
    <w:rsid w:val="00C255B0"/>
    <w:rsid w:val="00C25B44"/>
    <w:rsid w:val="00C262C2"/>
    <w:rsid w:val="00C269AD"/>
    <w:rsid w:val="00C2742B"/>
    <w:rsid w:val="00C300A2"/>
    <w:rsid w:val="00C301BA"/>
    <w:rsid w:val="00C30361"/>
    <w:rsid w:val="00C30E8D"/>
    <w:rsid w:val="00C31871"/>
    <w:rsid w:val="00C3187A"/>
    <w:rsid w:val="00C31B81"/>
    <w:rsid w:val="00C31CB5"/>
    <w:rsid w:val="00C321AE"/>
    <w:rsid w:val="00C323CC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CE4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6AE"/>
    <w:rsid w:val="00C54774"/>
    <w:rsid w:val="00C547BF"/>
    <w:rsid w:val="00C549CC"/>
    <w:rsid w:val="00C54A28"/>
    <w:rsid w:val="00C54A30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DE6"/>
    <w:rsid w:val="00C63E1D"/>
    <w:rsid w:val="00C63FE9"/>
    <w:rsid w:val="00C6406D"/>
    <w:rsid w:val="00C64B72"/>
    <w:rsid w:val="00C6538A"/>
    <w:rsid w:val="00C65F79"/>
    <w:rsid w:val="00C66067"/>
    <w:rsid w:val="00C661AB"/>
    <w:rsid w:val="00C6624A"/>
    <w:rsid w:val="00C6635C"/>
    <w:rsid w:val="00C674EA"/>
    <w:rsid w:val="00C67A25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1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0C9C"/>
    <w:rsid w:val="00C810B1"/>
    <w:rsid w:val="00C820F4"/>
    <w:rsid w:val="00C83959"/>
    <w:rsid w:val="00C850CA"/>
    <w:rsid w:val="00C85290"/>
    <w:rsid w:val="00C859BE"/>
    <w:rsid w:val="00C86A11"/>
    <w:rsid w:val="00C90ED8"/>
    <w:rsid w:val="00C90F0C"/>
    <w:rsid w:val="00C91ED0"/>
    <w:rsid w:val="00C924A8"/>
    <w:rsid w:val="00C92A19"/>
    <w:rsid w:val="00C935D4"/>
    <w:rsid w:val="00C94126"/>
    <w:rsid w:val="00C9418E"/>
    <w:rsid w:val="00C947A4"/>
    <w:rsid w:val="00C9494F"/>
    <w:rsid w:val="00C94FF8"/>
    <w:rsid w:val="00C953AE"/>
    <w:rsid w:val="00C9540A"/>
    <w:rsid w:val="00C955E8"/>
    <w:rsid w:val="00C9613F"/>
    <w:rsid w:val="00C962C2"/>
    <w:rsid w:val="00C966E6"/>
    <w:rsid w:val="00C9778A"/>
    <w:rsid w:val="00CA035C"/>
    <w:rsid w:val="00CA082D"/>
    <w:rsid w:val="00CA09A3"/>
    <w:rsid w:val="00CA0B85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7624"/>
    <w:rsid w:val="00CB7991"/>
    <w:rsid w:val="00CB7B25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EAB"/>
    <w:rsid w:val="00CD4157"/>
    <w:rsid w:val="00CD5B23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9A6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DF4"/>
    <w:rsid w:val="00D14100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B9B"/>
    <w:rsid w:val="00D21EE5"/>
    <w:rsid w:val="00D21F99"/>
    <w:rsid w:val="00D22029"/>
    <w:rsid w:val="00D22C01"/>
    <w:rsid w:val="00D23547"/>
    <w:rsid w:val="00D23B43"/>
    <w:rsid w:val="00D23C2E"/>
    <w:rsid w:val="00D23E08"/>
    <w:rsid w:val="00D2459B"/>
    <w:rsid w:val="00D2523C"/>
    <w:rsid w:val="00D25430"/>
    <w:rsid w:val="00D25D26"/>
    <w:rsid w:val="00D261BA"/>
    <w:rsid w:val="00D26312"/>
    <w:rsid w:val="00D263D3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0AC"/>
    <w:rsid w:val="00D4280B"/>
    <w:rsid w:val="00D42CF4"/>
    <w:rsid w:val="00D4330C"/>
    <w:rsid w:val="00D43B3A"/>
    <w:rsid w:val="00D44000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0ED"/>
    <w:rsid w:val="00D60C46"/>
    <w:rsid w:val="00D60CFD"/>
    <w:rsid w:val="00D60ED2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80CD0"/>
    <w:rsid w:val="00D80F48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4F72"/>
    <w:rsid w:val="00DA51A6"/>
    <w:rsid w:val="00DA5BB1"/>
    <w:rsid w:val="00DA5FE3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33F4"/>
    <w:rsid w:val="00DB36A3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00"/>
    <w:rsid w:val="00DC1ED6"/>
    <w:rsid w:val="00DC212A"/>
    <w:rsid w:val="00DC2180"/>
    <w:rsid w:val="00DC30B5"/>
    <w:rsid w:val="00DC3262"/>
    <w:rsid w:val="00DC3491"/>
    <w:rsid w:val="00DC390C"/>
    <w:rsid w:val="00DC40DE"/>
    <w:rsid w:val="00DC46AB"/>
    <w:rsid w:val="00DC4C04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9AE"/>
    <w:rsid w:val="00DD6B75"/>
    <w:rsid w:val="00DD7295"/>
    <w:rsid w:val="00DD7663"/>
    <w:rsid w:val="00DD7C77"/>
    <w:rsid w:val="00DD7FE6"/>
    <w:rsid w:val="00DE0359"/>
    <w:rsid w:val="00DE06BC"/>
    <w:rsid w:val="00DE0B20"/>
    <w:rsid w:val="00DE0B97"/>
    <w:rsid w:val="00DE11C3"/>
    <w:rsid w:val="00DE25F3"/>
    <w:rsid w:val="00DE2825"/>
    <w:rsid w:val="00DE2980"/>
    <w:rsid w:val="00DE3794"/>
    <w:rsid w:val="00DE38EC"/>
    <w:rsid w:val="00DE3E7A"/>
    <w:rsid w:val="00DE3EFA"/>
    <w:rsid w:val="00DE3FEE"/>
    <w:rsid w:val="00DE41D4"/>
    <w:rsid w:val="00DE51DF"/>
    <w:rsid w:val="00DE5260"/>
    <w:rsid w:val="00DE616B"/>
    <w:rsid w:val="00DE67F7"/>
    <w:rsid w:val="00DE748A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92E"/>
    <w:rsid w:val="00E00D3E"/>
    <w:rsid w:val="00E01333"/>
    <w:rsid w:val="00E01338"/>
    <w:rsid w:val="00E01F1E"/>
    <w:rsid w:val="00E023E4"/>
    <w:rsid w:val="00E027A2"/>
    <w:rsid w:val="00E031A1"/>
    <w:rsid w:val="00E036D1"/>
    <w:rsid w:val="00E039C6"/>
    <w:rsid w:val="00E03C01"/>
    <w:rsid w:val="00E041D7"/>
    <w:rsid w:val="00E04CF8"/>
    <w:rsid w:val="00E05DD1"/>
    <w:rsid w:val="00E05F81"/>
    <w:rsid w:val="00E102E0"/>
    <w:rsid w:val="00E10954"/>
    <w:rsid w:val="00E10F2E"/>
    <w:rsid w:val="00E11E12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993"/>
    <w:rsid w:val="00E444CB"/>
    <w:rsid w:val="00E448F0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46F"/>
    <w:rsid w:val="00E5268E"/>
    <w:rsid w:val="00E549D7"/>
    <w:rsid w:val="00E54EFF"/>
    <w:rsid w:val="00E54FEB"/>
    <w:rsid w:val="00E5566F"/>
    <w:rsid w:val="00E56B54"/>
    <w:rsid w:val="00E56DE5"/>
    <w:rsid w:val="00E57C68"/>
    <w:rsid w:val="00E605FE"/>
    <w:rsid w:val="00E61D10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0D8"/>
    <w:rsid w:val="00E712B0"/>
    <w:rsid w:val="00E72468"/>
    <w:rsid w:val="00E73944"/>
    <w:rsid w:val="00E739C7"/>
    <w:rsid w:val="00E74076"/>
    <w:rsid w:val="00E7588E"/>
    <w:rsid w:val="00E76C64"/>
    <w:rsid w:val="00E770DE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90CB6"/>
    <w:rsid w:val="00E9348B"/>
    <w:rsid w:val="00E93569"/>
    <w:rsid w:val="00E93BDE"/>
    <w:rsid w:val="00E945EF"/>
    <w:rsid w:val="00E947E3"/>
    <w:rsid w:val="00E95E7E"/>
    <w:rsid w:val="00E9666B"/>
    <w:rsid w:val="00E96E6E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297"/>
    <w:rsid w:val="00EC0422"/>
    <w:rsid w:val="00EC0ACA"/>
    <w:rsid w:val="00EC0D70"/>
    <w:rsid w:val="00EC11BB"/>
    <w:rsid w:val="00EC185D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3AC"/>
    <w:rsid w:val="00ED2C45"/>
    <w:rsid w:val="00ED3827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A20"/>
    <w:rsid w:val="00ED7E59"/>
    <w:rsid w:val="00ED7E65"/>
    <w:rsid w:val="00EE010B"/>
    <w:rsid w:val="00EE0EE2"/>
    <w:rsid w:val="00EE1681"/>
    <w:rsid w:val="00EE17C5"/>
    <w:rsid w:val="00EE1A70"/>
    <w:rsid w:val="00EE1BB8"/>
    <w:rsid w:val="00EE1D62"/>
    <w:rsid w:val="00EE2049"/>
    <w:rsid w:val="00EE2AC3"/>
    <w:rsid w:val="00EE381A"/>
    <w:rsid w:val="00EE38C3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15A2"/>
    <w:rsid w:val="00EF321B"/>
    <w:rsid w:val="00EF419B"/>
    <w:rsid w:val="00EF514F"/>
    <w:rsid w:val="00EF546D"/>
    <w:rsid w:val="00EF59D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7152"/>
    <w:rsid w:val="00F072FD"/>
    <w:rsid w:val="00F0778F"/>
    <w:rsid w:val="00F07D76"/>
    <w:rsid w:val="00F10390"/>
    <w:rsid w:val="00F109A7"/>
    <w:rsid w:val="00F10FA4"/>
    <w:rsid w:val="00F11D2E"/>
    <w:rsid w:val="00F12340"/>
    <w:rsid w:val="00F124DF"/>
    <w:rsid w:val="00F12630"/>
    <w:rsid w:val="00F12DCF"/>
    <w:rsid w:val="00F1392B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65B8"/>
    <w:rsid w:val="00F56776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F77"/>
    <w:rsid w:val="00F765C5"/>
    <w:rsid w:val="00F76B44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2BE3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A66"/>
    <w:rsid w:val="00F87A93"/>
    <w:rsid w:val="00F908C8"/>
    <w:rsid w:val="00F90AF2"/>
    <w:rsid w:val="00F9110C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B29"/>
    <w:rsid w:val="00FA0C5E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7BC"/>
    <w:rsid w:val="00FA6A15"/>
    <w:rsid w:val="00FA745D"/>
    <w:rsid w:val="00FA7CF0"/>
    <w:rsid w:val="00FB34BA"/>
    <w:rsid w:val="00FB486B"/>
    <w:rsid w:val="00FB4D11"/>
    <w:rsid w:val="00FB70E0"/>
    <w:rsid w:val="00FC0062"/>
    <w:rsid w:val="00FC04DF"/>
    <w:rsid w:val="00FC0948"/>
    <w:rsid w:val="00FC11B5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3679"/>
    <w:rsid w:val="00FD36B1"/>
    <w:rsid w:val="00FD3C1D"/>
    <w:rsid w:val="00FD3CA0"/>
    <w:rsid w:val="00FD3ED5"/>
    <w:rsid w:val="00FD5DE8"/>
    <w:rsid w:val="00FD79B4"/>
    <w:rsid w:val="00FE08DF"/>
    <w:rsid w:val="00FE091C"/>
    <w:rsid w:val="00FE0FC8"/>
    <w:rsid w:val="00FE11DC"/>
    <w:rsid w:val="00FE17F9"/>
    <w:rsid w:val="00FE3347"/>
    <w:rsid w:val="00FE39FE"/>
    <w:rsid w:val="00FE3AB8"/>
    <w:rsid w:val="00FE58C9"/>
    <w:rsid w:val="00FE5FB7"/>
    <w:rsid w:val="00FE6811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D6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590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590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Mona\SA1\SA1%2369%20Sanya\docs\S1-150125.zip" TargetMode="External"/><Relationship Id="rId21" Type="http://schemas.openxmlformats.org/officeDocument/2006/relationships/hyperlink" Target="file:///C:\Mona\SA1\SA1%2369%20Sanya\docs\S1-15xxxx.zip" TargetMode="External"/><Relationship Id="rId42" Type="http://schemas.openxmlformats.org/officeDocument/2006/relationships/hyperlink" Target="file:///C:\Mona\SA1\SA1%2369%20Sanya\docs\S1-150001.zip" TargetMode="External"/><Relationship Id="rId63" Type="http://schemas.openxmlformats.org/officeDocument/2006/relationships/hyperlink" Target="file:///C:\Mona\SA1\SA1%2369%20Sanya\docs\S1-150114.zip" TargetMode="External"/><Relationship Id="rId84" Type="http://schemas.openxmlformats.org/officeDocument/2006/relationships/hyperlink" Target="file:///C:\Mona\SA1\SA1%2369%20Sanya\docs\S1-150145.zip" TargetMode="External"/><Relationship Id="rId138" Type="http://schemas.openxmlformats.org/officeDocument/2006/relationships/hyperlink" Target="file:///C:\Mona\SA1\SA1%2369%20Sanya\docs\S1-150019.zip" TargetMode="External"/><Relationship Id="rId159" Type="http://schemas.openxmlformats.org/officeDocument/2006/relationships/hyperlink" Target="file:///C:\Mona\SA1\SA1%2369%20Sanya\docs\S1-150107.zip" TargetMode="External"/><Relationship Id="rId170" Type="http://schemas.openxmlformats.org/officeDocument/2006/relationships/hyperlink" Target="file:///C:\Mona\SA1\SA1%2369%20Sanya\docs\S1-150129.zip" TargetMode="External"/><Relationship Id="rId191" Type="http://schemas.openxmlformats.org/officeDocument/2006/relationships/hyperlink" Target="file:///C:\Mona\SA1\SA1%2369%20Sanya\docs\S1-150126.zip" TargetMode="External"/><Relationship Id="rId196" Type="http://schemas.openxmlformats.org/officeDocument/2006/relationships/hyperlink" Target="file:///C:\Mona\SA1\SA1%2369%20Sanya\docs\S1-150135.zip" TargetMode="External"/><Relationship Id="rId200" Type="http://schemas.openxmlformats.org/officeDocument/2006/relationships/theme" Target="theme/theme1.xml"/><Relationship Id="rId16" Type="http://schemas.openxmlformats.org/officeDocument/2006/relationships/hyperlink" Target="file:///C:\Mona\SA1\SA1%2369%20Sanya\docs\S1-15xxxx.zip" TargetMode="External"/><Relationship Id="rId107" Type="http://schemas.openxmlformats.org/officeDocument/2006/relationships/hyperlink" Target="file:///C:\Mona\SA1\SA1%2369%20Sanya\docs\S1-150053.zip" TargetMode="External"/><Relationship Id="rId11" Type="http://schemas.openxmlformats.org/officeDocument/2006/relationships/hyperlink" Target="http://portal.3gpp.org/" TargetMode="External"/><Relationship Id="rId32" Type="http://schemas.openxmlformats.org/officeDocument/2006/relationships/hyperlink" Target="http://www.3gpp.org/SA1-delegates-survival-guide" TargetMode="External"/><Relationship Id="rId37" Type="http://schemas.openxmlformats.org/officeDocument/2006/relationships/hyperlink" Target="file:///C:\Mona\SA1\SA1%2369%20Sanya\docs\S1-150037.zip" TargetMode="External"/><Relationship Id="rId53" Type="http://schemas.openxmlformats.org/officeDocument/2006/relationships/hyperlink" Target="file:///C:\Mona\SA1\SA1%2369%20Sanya\docs\S1-150048.zip" TargetMode="External"/><Relationship Id="rId58" Type="http://schemas.openxmlformats.org/officeDocument/2006/relationships/hyperlink" Target="file:///C:\Mona\SA1\SA1%2369%20Sanya\docs\S1-150083.zip" TargetMode="External"/><Relationship Id="rId74" Type="http://schemas.openxmlformats.org/officeDocument/2006/relationships/hyperlink" Target="file:///C:\Mona\SA1\SA1%2369%20Sanya\docs\S1-150056.zip" TargetMode="External"/><Relationship Id="rId79" Type="http://schemas.openxmlformats.org/officeDocument/2006/relationships/hyperlink" Target="file:///C:\Mona\SA1\SA1%2369%20Sanya\docs\S1-150142.zip" TargetMode="External"/><Relationship Id="rId102" Type="http://schemas.openxmlformats.org/officeDocument/2006/relationships/hyperlink" Target="file:///C:\Mona\SA1\SA1%2369%20Sanya\docs\S1-150116.zip" TargetMode="External"/><Relationship Id="rId123" Type="http://schemas.openxmlformats.org/officeDocument/2006/relationships/hyperlink" Target="file:///C:\Mona\SA1\SA1%2369%20Sanya\docs\S1-150101.zip" TargetMode="External"/><Relationship Id="rId128" Type="http://schemas.openxmlformats.org/officeDocument/2006/relationships/hyperlink" Target="file:///C:\Mona\SA1\SA1%2369%20Sanya\docs\S1-150089.zip" TargetMode="External"/><Relationship Id="rId144" Type="http://schemas.openxmlformats.org/officeDocument/2006/relationships/hyperlink" Target="file:///C:\Mona\SA1\SA1%2369%20Sanya\docs\S1-150025.zip" TargetMode="External"/><Relationship Id="rId149" Type="http://schemas.openxmlformats.org/officeDocument/2006/relationships/hyperlink" Target="file:///C:\Mona\SA1\SA1%2369%20Sanya\docs\S1-150030.zip" TargetMode="External"/><Relationship Id="rId5" Type="http://schemas.openxmlformats.org/officeDocument/2006/relationships/settings" Target="settings.xml"/><Relationship Id="rId90" Type="http://schemas.openxmlformats.org/officeDocument/2006/relationships/hyperlink" Target="file:///C:\Mona\SA1\SA1%2369%20Sanya\docs\S1-150123.zip" TargetMode="External"/><Relationship Id="rId95" Type="http://schemas.openxmlformats.org/officeDocument/2006/relationships/hyperlink" Target="file:///C:\Mona\SA1\SA1%2369%20Sanya\docs\S1-150034.zip" TargetMode="External"/><Relationship Id="rId160" Type="http://schemas.openxmlformats.org/officeDocument/2006/relationships/hyperlink" Target="http://www.3gpp.org/ftp/tsg_sa/TSG_SA/TSGS_65/Docs/SP-140637.zip" TargetMode="External"/><Relationship Id="rId165" Type="http://schemas.openxmlformats.org/officeDocument/2006/relationships/hyperlink" Target="http://www.3gpp.org/ftp/tsg_sa/TSG_SA/TSGS_61/Docs/SP-130416.zip" TargetMode="External"/><Relationship Id="rId181" Type="http://schemas.openxmlformats.org/officeDocument/2006/relationships/hyperlink" Target="http://www.3gpp.org/ftp/tsg_sa/WG1_Serv/TSGS1_68_SanFrancisco/docs/S1-144614.zip" TargetMode="External"/><Relationship Id="rId186" Type="http://schemas.openxmlformats.org/officeDocument/2006/relationships/hyperlink" Target="http://www.3gpp.org/ftp/tsg_sa/TSG_SA/TSGS_64/Docs/SP-140246.zip" TargetMode="External"/><Relationship Id="rId22" Type="http://schemas.openxmlformats.org/officeDocument/2006/relationships/hyperlink" Target="file:///C:\Mona\SA1\SA1%2369%20Sanya\docs\S1-15xxxx.zip" TargetMode="External"/><Relationship Id="rId27" Type="http://schemas.openxmlformats.org/officeDocument/2006/relationships/hyperlink" Target="file:///C:\Mona\SA1\SA1%2369%20Sanya\docs\S1-150007.zip" TargetMode="External"/><Relationship Id="rId43" Type="http://schemas.openxmlformats.org/officeDocument/2006/relationships/hyperlink" Target="file:///C:\Mona\SA1\SA1%2369%20Sanya\docs\S1-150042.zip" TargetMode="External"/><Relationship Id="rId48" Type="http://schemas.openxmlformats.org/officeDocument/2006/relationships/hyperlink" Target="file:///C:\Mona\SA1\SA1%2369%20Sanya\docs\S1-150146.zip" TargetMode="External"/><Relationship Id="rId64" Type="http://schemas.openxmlformats.org/officeDocument/2006/relationships/hyperlink" Target="file:///C:\Mona\SA1\SA1%2369%20Sanya\docs\S1-150068.zip" TargetMode="External"/><Relationship Id="rId69" Type="http://schemas.openxmlformats.org/officeDocument/2006/relationships/hyperlink" Target="file:///C:\Mona\SA1\SA1%2369%20Sanya\docs\S1-150067.zip" TargetMode="External"/><Relationship Id="rId113" Type="http://schemas.openxmlformats.org/officeDocument/2006/relationships/hyperlink" Target="file:///C:\Mona\SA1\SA1%2369%20Sanya\docs\S1-150128.zip" TargetMode="External"/><Relationship Id="rId118" Type="http://schemas.openxmlformats.org/officeDocument/2006/relationships/hyperlink" Target="http://www.3gpp.org/ftp/tsg_sa/TSG_SA/TSGS_66/Docs/SP-140864.zip" TargetMode="External"/><Relationship Id="rId134" Type="http://schemas.openxmlformats.org/officeDocument/2006/relationships/hyperlink" Target="file:///C:\Mona\SA1\SA1%2369%20Sanya\docs\S1-150015.zip" TargetMode="External"/><Relationship Id="rId139" Type="http://schemas.openxmlformats.org/officeDocument/2006/relationships/hyperlink" Target="file:///C:\Mona\SA1\SA1%2369%20Sanya\docs\S1-150020.zip" TargetMode="External"/><Relationship Id="rId80" Type="http://schemas.openxmlformats.org/officeDocument/2006/relationships/hyperlink" Target="file:///C:\Mona\SA1\SA1%2369%20Sanya\docs\S1-150122.zip" TargetMode="External"/><Relationship Id="rId85" Type="http://schemas.openxmlformats.org/officeDocument/2006/relationships/hyperlink" Target="file:///C:\Mona\SA1\SA1%2369%20Sanya\docs\S1-150143.zip" TargetMode="External"/><Relationship Id="rId150" Type="http://schemas.openxmlformats.org/officeDocument/2006/relationships/hyperlink" Target="file:///C:\Mona\SA1\SA1%2369%20Sanya\docs\S1-150087.zip" TargetMode="External"/><Relationship Id="rId155" Type="http://schemas.openxmlformats.org/officeDocument/2006/relationships/hyperlink" Target="file:///C:\Mona\SA1\SA1%2369%20Sanya\docs\S1-150103.zip" TargetMode="External"/><Relationship Id="rId171" Type="http://schemas.openxmlformats.org/officeDocument/2006/relationships/hyperlink" Target="file:///C:\Mona\SA1\SA1%2369%20Sanya\docs\S1-150136.zip" TargetMode="External"/><Relationship Id="rId176" Type="http://schemas.openxmlformats.org/officeDocument/2006/relationships/hyperlink" Target="file:///C:\Mona\SA1\SA1%2369%20Sanya\docs\S1-150133.zip" TargetMode="External"/><Relationship Id="rId192" Type="http://schemas.openxmlformats.org/officeDocument/2006/relationships/hyperlink" Target="file:///C:\Mona\SA1\SA1%2369%20Sanya\docs\S1-150050.zip" TargetMode="External"/><Relationship Id="rId197" Type="http://schemas.openxmlformats.org/officeDocument/2006/relationships/hyperlink" Target="file:///C:\Mona\SA1\SA1%2369%20Sanya\docs\S1-150082.zip" TargetMode="External"/><Relationship Id="rId12" Type="http://schemas.openxmlformats.org/officeDocument/2006/relationships/hyperlink" Target="http://www.3gpp.org/ftp/tsg_sa/WG1_Serv/TSGS1_69_Sanya/templates/" TargetMode="External"/><Relationship Id="rId17" Type="http://schemas.openxmlformats.org/officeDocument/2006/relationships/hyperlink" Target="file:///C:\Mona\SA1\SA1%2369%20Sanya\docs\S1-15xxxx.zip" TargetMode="External"/><Relationship Id="rId33" Type="http://schemas.openxmlformats.org/officeDocument/2006/relationships/hyperlink" Target="http://www.3gpp.org/specifications-groups/delegates-corner/writing-a-new-spec" TargetMode="External"/><Relationship Id="rId38" Type="http://schemas.openxmlformats.org/officeDocument/2006/relationships/hyperlink" Target="file:///C:\Mona\SA1\SA1%2369%20Sanya\docs\S1-150038.zip" TargetMode="External"/><Relationship Id="rId59" Type="http://schemas.openxmlformats.org/officeDocument/2006/relationships/hyperlink" Target="file:///C:\Mona\SA1\SA1%2369%20Sanya\docs\S1-150110.zip" TargetMode="External"/><Relationship Id="rId103" Type="http://schemas.openxmlformats.org/officeDocument/2006/relationships/hyperlink" Target="file:///C:\Mona\SA1\SA1%2369%20Sanya\docs\S1-150152.zip" TargetMode="External"/><Relationship Id="rId108" Type="http://schemas.openxmlformats.org/officeDocument/2006/relationships/hyperlink" Target="file:///C:\Mona\SA1\SA1%2369%20Sanya\docs\S1-150076.zip" TargetMode="External"/><Relationship Id="rId124" Type="http://schemas.openxmlformats.org/officeDocument/2006/relationships/hyperlink" Target="file:///C:\Mona\SA1\SA1%2369%20Sanya\docs\S1-150063.zip" TargetMode="External"/><Relationship Id="rId129" Type="http://schemas.openxmlformats.org/officeDocument/2006/relationships/hyperlink" Target="file:///C:\Mona\SA1\SA1%2369%20Sanya\docs\S1-150109.zip" TargetMode="External"/><Relationship Id="rId54" Type="http://schemas.openxmlformats.org/officeDocument/2006/relationships/hyperlink" Target="file:///C:\Mona\SA1\SA1%2369%20Sanya\docs\S1-150155.zip" TargetMode="External"/><Relationship Id="rId70" Type="http://schemas.openxmlformats.org/officeDocument/2006/relationships/hyperlink" Target="file:///C:\Mona\SA1\SA1%2369%20Sanya\docs\S1-150153.zip" TargetMode="External"/><Relationship Id="rId75" Type="http://schemas.openxmlformats.org/officeDocument/2006/relationships/hyperlink" Target="file:///C:\Mona\SA1\SA1%2369%20Sanya\docs\S1-150058.zip" TargetMode="External"/><Relationship Id="rId91" Type="http://schemas.openxmlformats.org/officeDocument/2006/relationships/hyperlink" Target="file:///C:\Mona\SA1\SA1%2369%20Sanya\docs\S1-150124.zip" TargetMode="External"/><Relationship Id="rId96" Type="http://schemas.openxmlformats.org/officeDocument/2006/relationships/hyperlink" Target="file:///C:\Mona\SA1\SA1%2369%20Sanya\docs\S1-150084.zip" TargetMode="External"/><Relationship Id="rId140" Type="http://schemas.openxmlformats.org/officeDocument/2006/relationships/hyperlink" Target="file:///C:\Mona\SA1\SA1%2369%20Sanya\docs\S1-150021.zip" TargetMode="External"/><Relationship Id="rId145" Type="http://schemas.openxmlformats.org/officeDocument/2006/relationships/hyperlink" Target="file:///C:\Mona\SA1\SA1%2369%20Sanya\docs\S1-150026.zip" TargetMode="External"/><Relationship Id="rId161" Type="http://schemas.openxmlformats.org/officeDocument/2006/relationships/hyperlink" Target="file:///C:\Mona\SA1\SA1%2369%20Sanya\docs\S1-150010.zip" TargetMode="External"/><Relationship Id="rId166" Type="http://schemas.openxmlformats.org/officeDocument/2006/relationships/hyperlink" Target="http://www.3gpp.org/ftp/Specs/archive/22_series/22.802/22802-100.zip" TargetMode="External"/><Relationship Id="rId182" Type="http://schemas.openxmlformats.org/officeDocument/2006/relationships/hyperlink" Target="file:///C:\Mona\SA1\SA1%2369%20Sanya\docs\S1-150073.zip" TargetMode="External"/><Relationship Id="rId187" Type="http://schemas.openxmlformats.org/officeDocument/2006/relationships/hyperlink" Target="http://www.3gpp.org/ftp/Specs/archive/22_series/22.818/22818-100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file:///C:\Mona\SA1\SA1%2369%20Sanya\docs\S1-15xxxx.zip" TargetMode="External"/><Relationship Id="rId28" Type="http://schemas.openxmlformats.org/officeDocument/2006/relationships/hyperlink" Target="file:///C:\Mona\SA1\SA1%2369%20Sanya\docs\S1-150007.zip" TargetMode="External"/><Relationship Id="rId49" Type="http://schemas.openxmlformats.org/officeDocument/2006/relationships/hyperlink" Target="file:///C:\Mona\SA1\SA1%2369%20Sanya\docs\S1-150147.zip" TargetMode="External"/><Relationship Id="rId114" Type="http://schemas.openxmlformats.org/officeDocument/2006/relationships/hyperlink" Target="file:///C:\Mona\SA1\SA1%2369%20Sanya\docs\S1-150131.zip" TargetMode="External"/><Relationship Id="rId119" Type="http://schemas.openxmlformats.org/officeDocument/2006/relationships/hyperlink" Target="file:///C:\Mona\SA1\SA1%2369%20Sanya\docs\S1-150045.zip" TargetMode="External"/><Relationship Id="rId44" Type="http://schemas.openxmlformats.org/officeDocument/2006/relationships/hyperlink" Target="file:///C:\Mona\SA1\SA1%2369%20Sanya\docs\S1-150041.zip" TargetMode="External"/><Relationship Id="rId60" Type="http://schemas.openxmlformats.org/officeDocument/2006/relationships/hyperlink" Target="file:///C:\Mona\SA1\SA1%2369%20Sanya\docs\S1-150111.zip" TargetMode="External"/><Relationship Id="rId65" Type="http://schemas.openxmlformats.org/officeDocument/2006/relationships/hyperlink" Target="file:///C:\Mona\SA1\SA1%2369%20Sanya\docs\S1-150154.zip" TargetMode="External"/><Relationship Id="rId81" Type="http://schemas.openxmlformats.org/officeDocument/2006/relationships/hyperlink" Target="file:///C:\Mona\SA1\SA1%2369%20Sanya\docs\S1-150120.zip" TargetMode="External"/><Relationship Id="rId86" Type="http://schemas.openxmlformats.org/officeDocument/2006/relationships/hyperlink" Target="file:///C:\Mona\SA1\SA1%2369%20Sanya\docs\S1-150144.zip" TargetMode="External"/><Relationship Id="rId130" Type="http://schemas.openxmlformats.org/officeDocument/2006/relationships/hyperlink" Target="file:///C:\Mona\SA1\SA1%2369%20Sanya\docs\S1-150011.zip" TargetMode="External"/><Relationship Id="rId135" Type="http://schemas.openxmlformats.org/officeDocument/2006/relationships/hyperlink" Target="file:///C:\Mona\SA1\SA1%2369%20Sanya\docs\S1-150016.zip" TargetMode="External"/><Relationship Id="rId151" Type="http://schemas.openxmlformats.org/officeDocument/2006/relationships/hyperlink" Target="file:///C:\Mona\SA1\SA1%2369%20Sanya\docs\S1-150092.zip" TargetMode="External"/><Relationship Id="rId156" Type="http://schemas.openxmlformats.org/officeDocument/2006/relationships/hyperlink" Target="file:///C:\Mona\SA1\SA1%2369%20Sanya\docs\S1-150104.zip" TargetMode="External"/><Relationship Id="rId177" Type="http://schemas.openxmlformats.org/officeDocument/2006/relationships/hyperlink" Target="file:///C:\Mona\SA1\SA1%2369%20Sanya\docs\S1-150096.zip" TargetMode="External"/><Relationship Id="rId198" Type="http://schemas.openxmlformats.org/officeDocument/2006/relationships/hyperlink" Target="file:///C:\Mona\SA1\SA1%2369%20Sanya\docs\S1-150006.zip" TargetMode="External"/><Relationship Id="rId172" Type="http://schemas.openxmlformats.org/officeDocument/2006/relationships/hyperlink" Target="http://www.3gpp.org/ftp/tsg_sa/TSG_SA/TSGS_63/Docs/SP-140074.zip" TargetMode="External"/><Relationship Id="rId193" Type="http://schemas.openxmlformats.org/officeDocument/2006/relationships/hyperlink" Target="file:///C:\Mona\SA1\SA1%2369%20Sanya\docs\S1-150077.zip" TargetMode="External"/><Relationship Id="rId13" Type="http://schemas.openxmlformats.org/officeDocument/2006/relationships/hyperlink" Target="http://www.3gpp.org/ftp/Specs/html-info/FeatureListFrameSet.htm" TargetMode="External"/><Relationship Id="rId18" Type="http://schemas.openxmlformats.org/officeDocument/2006/relationships/hyperlink" Target="file:///C:\Mona\SA1\SA1%2369%20Sanya\docs\S1-15xxxx.zip" TargetMode="External"/><Relationship Id="rId39" Type="http://schemas.openxmlformats.org/officeDocument/2006/relationships/hyperlink" Target="file:///C:\Mona\SA1\SA1%2369%20Sanya\docs\S1-150039.zip" TargetMode="External"/><Relationship Id="rId109" Type="http://schemas.openxmlformats.org/officeDocument/2006/relationships/hyperlink" Target="file:///C:\Mona\SA1\SA1%2369%20Sanya\docs\S1-150134.zip" TargetMode="External"/><Relationship Id="rId34" Type="http://schemas.openxmlformats.org/officeDocument/2006/relationships/hyperlink" Target="http://www.3gpp.org/DynaReport/21801.htm" TargetMode="External"/><Relationship Id="rId50" Type="http://schemas.openxmlformats.org/officeDocument/2006/relationships/hyperlink" Target="file:///C:\Mona\SA1\SA1%2369%20Sanya\docs\S1-150148.zip" TargetMode="External"/><Relationship Id="rId55" Type="http://schemas.openxmlformats.org/officeDocument/2006/relationships/hyperlink" Target="file:///C:\Mona\SA1\SA1%2369%20Sanya\docs\S1-150065.zip" TargetMode="External"/><Relationship Id="rId76" Type="http://schemas.openxmlformats.org/officeDocument/2006/relationships/hyperlink" Target="file:///C:\Mona\SA1\SA1%2369%20Sanya\docs\S1-150117.zip" TargetMode="External"/><Relationship Id="rId97" Type="http://schemas.openxmlformats.org/officeDocument/2006/relationships/hyperlink" Target="file:///C:\Mona\SA1\SA1%2369%20Sanya\docs\S1-150085.zip" TargetMode="External"/><Relationship Id="rId104" Type="http://schemas.openxmlformats.org/officeDocument/2006/relationships/hyperlink" Target="file:///C:\Mona\SA1\SA1%2369%20Sanya\docs\S1-150115.zip" TargetMode="External"/><Relationship Id="rId120" Type="http://schemas.openxmlformats.org/officeDocument/2006/relationships/hyperlink" Target="file:///C:\Mona\SA1\SA1%2369%20Sanya\docs\S1-150046.zip" TargetMode="External"/><Relationship Id="rId125" Type="http://schemas.openxmlformats.org/officeDocument/2006/relationships/hyperlink" Target="file:///C:\Mona\SA1\SA1%2369%20Sanya\docs\S1-150150.zip" TargetMode="External"/><Relationship Id="rId141" Type="http://schemas.openxmlformats.org/officeDocument/2006/relationships/hyperlink" Target="file:///C:\Mona\SA1\SA1%2369%20Sanya\docs\S1-150022.zip" TargetMode="External"/><Relationship Id="rId146" Type="http://schemas.openxmlformats.org/officeDocument/2006/relationships/hyperlink" Target="file:///C:\Mona\SA1\SA1%2369%20Sanya\docs\S1-150027.zip" TargetMode="External"/><Relationship Id="rId167" Type="http://schemas.openxmlformats.org/officeDocument/2006/relationships/hyperlink" Target="file:///C:\Mona\SA1\SA1%2369%20Sanya\docs\S1-150036.zip" TargetMode="External"/><Relationship Id="rId188" Type="http://schemas.openxmlformats.org/officeDocument/2006/relationships/hyperlink" Target="file:///C:\Mona\SA1\SA1%2369%20Sanya\docs\S1-150080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C:\Mona\SA1\SA1%2369%20Sanya\docs\S1-150140.zip" TargetMode="External"/><Relationship Id="rId92" Type="http://schemas.openxmlformats.org/officeDocument/2006/relationships/hyperlink" Target="file:///C:\Mona\SA1\SA1%2369%20Sanya\docs\S1-150060.zip" TargetMode="External"/><Relationship Id="rId162" Type="http://schemas.openxmlformats.org/officeDocument/2006/relationships/hyperlink" Target="file:///C:\Mona\SA1\SA1%2369%20Sanya\docs\S1-150035.zip" TargetMode="External"/><Relationship Id="rId183" Type="http://schemas.openxmlformats.org/officeDocument/2006/relationships/hyperlink" Target="file:///C:\Mona\SA1\SA1%2369%20Sanya\docs\S1-150074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Mona\SA1\SA1%2369%20Sanya\docs\S1-150002.zip" TargetMode="External"/><Relationship Id="rId24" Type="http://schemas.openxmlformats.org/officeDocument/2006/relationships/hyperlink" Target="file:///C:\Mona\SA1\SA1%2369%20Sanya\docs\S1-15xxxx.zip" TargetMode="External"/><Relationship Id="rId40" Type="http://schemas.openxmlformats.org/officeDocument/2006/relationships/hyperlink" Target="file:///C:\Mona\SA1\SA1%2369%20Sanya\docs\S1-150040.zip" TargetMode="External"/><Relationship Id="rId45" Type="http://schemas.openxmlformats.org/officeDocument/2006/relationships/hyperlink" Target="file:///C:\Mona\SA1\SA1%2369%20Sanya\docs\S1-150043.zip" TargetMode="External"/><Relationship Id="rId66" Type="http://schemas.openxmlformats.org/officeDocument/2006/relationships/hyperlink" Target="file:///C:\Mona\SA1\SA1%2369%20Sanya\docs\S1-150075.zip" TargetMode="External"/><Relationship Id="rId87" Type="http://schemas.openxmlformats.org/officeDocument/2006/relationships/hyperlink" Target="file:///C:\Mona\SA1\SA1%2369%20Sanya\docs\S1-150059.zip" TargetMode="External"/><Relationship Id="rId110" Type="http://schemas.openxmlformats.org/officeDocument/2006/relationships/hyperlink" Target="file:///C:\Mona\SA1\SA1%2369%20Sanya\docs\S1-150138.zip" TargetMode="External"/><Relationship Id="rId115" Type="http://schemas.openxmlformats.org/officeDocument/2006/relationships/hyperlink" Target="file:///C:\Mona\SA1\SA1%2369%20Sanya\docs\S1-150132.zip" TargetMode="External"/><Relationship Id="rId131" Type="http://schemas.openxmlformats.org/officeDocument/2006/relationships/hyperlink" Target="file:///C:\Mona\SA1\SA1%2369%20Sanya\docs\S1-150012.zip" TargetMode="External"/><Relationship Id="rId136" Type="http://schemas.openxmlformats.org/officeDocument/2006/relationships/hyperlink" Target="file:///C:\Mona\SA1\SA1%2369%20Sanya\docs\S1-150017.zip" TargetMode="External"/><Relationship Id="rId157" Type="http://schemas.openxmlformats.org/officeDocument/2006/relationships/hyperlink" Target="file:///C:\Mona\SA1\SA1%2369%20Sanya\docs\S1-150105.zip" TargetMode="External"/><Relationship Id="rId178" Type="http://schemas.openxmlformats.org/officeDocument/2006/relationships/hyperlink" Target="file:///C:\Mona\SA1\SA1%2369%20Sanya\docs\S1-150095.zip" TargetMode="External"/><Relationship Id="rId61" Type="http://schemas.openxmlformats.org/officeDocument/2006/relationships/hyperlink" Target="file:///C:\Mona\SA1\SA1%2369%20Sanya\docs\S1-150112.zip" TargetMode="External"/><Relationship Id="rId82" Type="http://schemas.openxmlformats.org/officeDocument/2006/relationships/hyperlink" Target="file:///C:\Mona\SA1\SA1%2369%20Sanya\docs\S1-150033.zip" TargetMode="External"/><Relationship Id="rId152" Type="http://schemas.openxmlformats.org/officeDocument/2006/relationships/hyperlink" Target="file:///C:\Mona\SA1\SA1%2369%20Sanya\docs\S1-150093.zip" TargetMode="External"/><Relationship Id="rId173" Type="http://schemas.openxmlformats.org/officeDocument/2006/relationships/hyperlink" Target="http://www.3gpp.org/ftp/tsg_sa/WG1_Serv/TSGS1_68_SanFrancisco/docs/S1-144615.zip" TargetMode="External"/><Relationship Id="rId194" Type="http://schemas.openxmlformats.org/officeDocument/2006/relationships/hyperlink" Target="file:///C:\Mona\SA1\SA1%2369%20Sanya\docs\S1-150079.zip" TargetMode="External"/><Relationship Id="rId199" Type="http://schemas.openxmlformats.org/officeDocument/2006/relationships/fontTable" Target="fontTable.xml"/><Relationship Id="rId19" Type="http://schemas.openxmlformats.org/officeDocument/2006/relationships/hyperlink" Target="file:///C:\Mona\SA1\SA1%2369%20Sanya\docs\S1-15xxxx.zip" TargetMode="External"/><Relationship Id="rId14" Type="http://schemas.openxmlformats.org/officeDocument/2006/relationships/hyperlink" Target="http://www.3gpp.org/ftp/Specs/html-info/TSG-WG--s1--wis.htm" TargetMode="External"/><Relationship Id="rId30" Type="http://schemas.openxmlformats.org/officeDocument/2006/relationships/hyperlink" Target="http://webapp.etsi.org/Ipr/" TargetMode="External"/><Relationship Id="rId35" Type="http://schemas.openxmlformats.org/officeDocument/2006/relationships/hyperlink" Target="http://www.3gpp.org/ftp/tsg_sa/WG1_Serv/TSGS1_69_Sanya/templates/Template_WI_Status_Update.zip" TargetMode="External"/><Relationship Id="rId56" Type="http://schemas.openxmlformats.org/officeDocument/2006/relationships/hyperlink" Target="file:///C:\Mona\SA1\SA1%2369%20Sanya\docs\S1-150066.zip" TargetMode="External"/><Relationship Id="rId77" Type="http://schemas.openxmlformats.org/officeDocument/2006/relationships/hyperlink" Target="file:///C:\Mona\SA1\SA1%2369%20Sanya\docs\S1-150118.zip" TargetMode="External"/><Relationship Id="rId100" Type="http://schemas.openxmlformats.org/officeDocument/2006/relationships/hyperlink" Target="file:///C:\Mona\SA1\SA1%2369%20Sanya\docs\S1-150070.zip" TargetMode="External"/><Relationship Id="rId105" Type="http://schemas.openxmlformats.org/officeDocument/2006/relationships/hyperlink" Target="file:///C:\Mona\SA1\SA1%2369%20Sanya\docs\S1-150151.zip" TargetMode="External"/><Relationship Id="rId126" Type="http://schemas.openxmlformats.org/officeDocument/2006/relationships/hyperlink" Target="file:///C:\Mona\SA1\SA1%2369%20Sanya\docs\S1-150049.zip" TargetMode="External"/><Relationship Id="rId147" Type="http://schemas.openxmlformats.org/officeDocument/2006/relationships/hyperlink" Target="file:///C:\Mona\SA1\SA1%2369%20Sanya\docs\S1-150028.zip" TargetMode="External"/><Relationship Id="rId168" Type="http://schemas.openxmlformats.org/officeDocument/2006/relationships/hyperlink" Target="file:///C:\Mona\SA1\SA1%2369%20Sanya\docs\S1-150100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Mona\SA1\SA1%2369%20Sanya\docs\S1-150149.zip" TargetMode="External"/><Relationship Id="rId72" Type="http://schemas.openxmlformats.org/officeDocument/2006/relationships/hyperlink" Target="file:///C:\Mona\SA1\SA1%2369%20Sanya\docs\S1-150055.zip" TargetMode="External"/><Relationship Id="rId93" Type="http://schemas.openxmlformats.org/officeDocument/2006/relationships/hyperlink" Target="file:///C:\Mona\SA1\SA1%2369%20Sanya\docs\S1-150119.zip" TargetMode="External"/><Relationship Id="rId98" Type="http://schemas.openxmlformats.org/officeDocument/2006/relationships/hyperlink" Target="file:///C:\Mona\SA1\SA1%2369%20Sanya\docs\S1-150086.zip" TargetMode="External"/><Relationship Id="rId121" Type="http://schemas.openxmlformats.org/officeDocument/2006/relationships/hyperlink" Target="file:///C:\Mona\SA1\SA1%2369%20Sanya\docs\S1-150061.zip" TargetMode="External"/><Relationship Id="rId142" Type="http://schemas.openxmlformats.org/officeDocument/2006/relationships/hyperlink" Target="file:///C:\Mona\SA1\SA1%2369%20Sanya\docs\S1-150023.zip" TargetMode="External"/><Relationship Id="rId163" Type="http://schemas.openxmlformats.org/officeDocument/2006/relationships/hyperlink" Target="file:///C:\Mona\SA1\SA1%2369%20Sanya\docs\S1-150035.zip" TargetMode="External"/><Relationship Id="rId184" Type="http://schemas.openxmlformats.org/officeDocument/2006/relationships/hyperlink" Target="file:///C:\Mona\SA1\SA1%2369%20Sanya\docs\S1-150071.zip" TargetMode="External"/><Relationship Id="rId189" Type="http://schemas.openxmlformats.org/officeDocument/2006/relationships/hyperlink" Target="file:///C:\Mona\SA1\SA1%2369%20Sanya\docs\S1-150081.zip" TargetMode="External"/><Relationship Id="rId3" Type="http://schemas.openxmlformats.org/officeDocument/2006/relationships/styles" Target="styles.xml"/><Relationship Id="rId25" Type="http://schemas.openxmlformats.org/officeDocument/2006/relationships/hyperlink" Target="file:///C:\Mona\SA1\SA1%2369%20Sanya\docs\S1-15xxxx.zip" TargetMode="External"/><Relationship Id="rId46" Type="http://schemas.openxmlformats.org/officeDocument/2006/relationships/hyperlink" Target="file:///C:\Mona\SA1\SA1%2369%20Sanya\docs\S1-150044.zip" TargetMode="External"/><Relationship Id="rId67" Type="http://schemas.openxmlformats.org/officeDocument/2006/relationships/hyperlink" Target="file:///C:\Mona\SA1\SA1%2369%20Sanya\docs\S1-150108.zip" TargetMode="External"/><Relationship Id="rId116" Type="http://schemas.openxmlformats.org/officeDocument/2006/relationships/hyperlink" Target="file:///C:\Mona\SA1\SA1%2369%20Sanya\docs\S1-150130.zip" TargetMode="External"/><Relationship Id="rId137" Type="http://schemas.openxmlformats.org/officeDocument/2006/relationships/hyperlink" Target="file:///C:\Mona\SA1\SA1%2369%20Sanya\docs\S1-150018.zip" TargetMode="External"/><Relationship Id="rId158" Type="http://schemas.openxmlformats.org/officeDocument/2006/relationships/hyperlink" Target="file:///C:\Mona\SA1\SA1%2369%20Sanya\docs\S1-150106.zip" TargetMode="External"/><Relationship Id="rId20" Type="http://schemas.openxmlformats.org/officeDocument/2006/relationships/hyperlink" Target="file:///C:\Mona\SA1\SA1%2369%20Sanya\docs\S1-15xxxx.zip" TargetMode="External"/><Relationship Id="rId41" Type="http://schemas.openxmlformats.org/officeDocument/2006/relationships/hyperlink" Target="file:///C:\Mona\SA1\SA1%2369%20Sanya\docs\S1-150042.zip" TargetMode="External"/><Relationship Id="rId62" Type="http://schemas.openxmlformats.org/officeDocument/2006/relationships/hyperlink" Target="file:///C:\Mona\SA1\SA1%2369%20Sanya\docs\S1-150113.zip" TargetMode="External"/><Relationship Id="rId83" Type="http://schemas.openxmlformats.org/officeDocument/2006/relationships/hyperlink" Target="file:///C:\Mona\SA1\SA1%2369%20Sanya\docs\S1-150090.zip" TargetMode="External"/><Relationship Id="rId88" Type="http://schemas.openxmlformats.org/officeDocument/2006/relationships/hyperlink" Target="file:///C:\Mona\SA1\SA1%2369%20Sanya\docs\S1-150121.zip" TargetMode="External"/><Relationship Id="rId111" Type="http://schemas.openxmlformats.org/officeDocument/2006/relationships/hyperlink" Target="file:///C:\Mona\SA1\SA1%2369%20Sanya\docs\S1-150139.zip" TargetMode="External"/><Relationship Id="rId132" Type="http://schemas.openxmlformats.org/officeDocument/2006/relationships/hyperlink" Target="file:///C:\Mona\SA1\SA1%2369%20Sanya\docs\S1-150013.zip" TargetMode="External"/><Relationship Id="rId153" Type="http://schemas.openxmlformats.org/officeDocument/2006/relationships/hyperlink" Target="file:///C:\Mona\SA1\SA1%2369%20Sanya\docs\S1-150094.zip" TargetMode="External"/><Relationship Id="rId174" Type="http://schemas.openxmlformats.org/officeDocument/2006/relationships/hyperlink" Target="file:///C:\Mona\SA1\SA1%2369%20Sanya\docs\S1-150097.zip" TargetMode="External"/><Relationship Id="rId179" Type="http://schemas.openxmlformats.org/officeDocument/2006/relationships/hyperlink" Target="file:///C:\Mona\SA1\SA1%2369%20Sanya\docs\S1-150099.zip" TargetMode="External"/><Relationship Id="rId195" Type="http://schemas.openxmlformats.org/officeDocument/2006/relationships/hyperlink" Target="file:///C:\Mona\SA1\SA1%2369%20Sanya\docs\S1-150078.zip" TargetMode="External"/><Relationship Id="rId190" Type="http://schemas.openxmlformats.org/officeDocument/2006/relationships/hyperlink" Target="file:///C:\Mona\SA1\SA1%2369%20Sanya\docs\S1-150062.zip" TargetMode="External"/><Relationship Id="rId15" Type="http://schemas.openxmlformats.org/officeDocument/2006/relationships/hyperlink" Target="file:///C:\Mona\SA1\SA1%2369%20Sanya\docs\S1-15xxxx.zip" TargetMode="External"/><Relationship Id="rId36" Type="http://schemas.openxmlformats.org/officeDocument/2006/relationships/hyperlink" Target="file:///C:\Mona\SA1\SA1%2369%20Sanya\docs\S1-150003.zip" TargetMode="External"/><Relationship Id="rId57" Type="http://schemas.openxmlformats.org/officeDocument/2006/relationships/hyperlink" Target="file:///C:\Mona\SA1\SA1%2369%20Sanya\docs\S1-150009.zip" TargetMode="External"/><Relationship Id="rId106" Type="http://schemas.openxmlformats.org/officeDocument/2006/relationships/hyperlink" Target="file:///C:\Mona\SA1\SA1%2369%20Sanya\docs\S1-150052.zip" TargetMode="External"/><Relationship Id="rId127" Type="http://schemas.openxmlformats.org/officeDocument/2006/relationships/hyperlink" Target="file:///C:\Mona\SA1\SA1%2369%20Sanya\docs\S1-150051.zip" TargetMode="External"/><Relationship Id="rId10" Type="http://schemas.openxmlformats.org/officeDocument/2006/relationships/hyperlink" Target="file:///C:\Mona\SA1\SA1%2369%20Sanya\docs\S1-150002.zip" TargetMode="External"/><Relationship Id="rId31" Type="http://schemas.openxmlformats.org/officeDocument/2006/relationships/hyperlink" Target="file:///C:\Mona\SA1\SA1%2369%20Sanya\docs\S1-150004.zip" TargetMode="External"/><Relationship Id="rId52" Type="http://schemas.openxmlformats.org/officeDocument/2006/relationships/hyperlink" Target="file:///C:\Mona\SA1\SA1%2369%20Sanya\docs\S1-150137.zip" TargetMode="External"/><Relationship Id="rId73" Type="http://schemas.openxmlformats.org/officeDocument/2006/relationships/hyperlink" Target="file:///C:\Mona\SA1\SA1%2369%20Sanya\docs\S1-150057.zip" TargetMode="External"/><Relationship Id="rId78" Type="http://schemas.openxmlformats.org/officeDocument/2006/relationships/hyperlink" Target="file:///C:\Mona\SA1\SA1%2369%20Sanya\docs\S1-150141.zip" TargetMode="External"/><Relationship Id="rId94" Type="http://schemas.openxmlformats.org/officeDocument/2006/relationships/hyperlink" Target="file:///C:\Mona\SA1\SA1%2369%20Sanya\docs\S1-150032.zip" TargetMode="External"/><Relationship Id="rId99" Type="http://schemas.openxmlformats.org/officeDocument/2006/relationships/hyperlink" Target="file:///C:\Mona\SA1\SA1%2369%20Sanya\docs\S1-150069.zip" TargetMode="External"/><Relationship Id="rId101" Type="http://schemas.openxmlformats.org/officeDocument/2006/relationships/hyperlink" Target="file:///C:\Mona\SA1\SA1%2369%20Sanya\docs\S1-150064.zip" TargetMode="External"/><Relationship Id="rId122" Type="http://schemas.openxmlformats.org/officeDocument/2006/relationships/hyperlink" Target="file:///C:\Mona\SA1\SA1%2369%20Sanya\docs\S1-150088.zip" TargetMode="External"/><Relationship Id="rId143" Type="http://schemas.openxmlformats.org/officeDocument/2006/relationships/hyperlink" Target="file:///C:\Mona\SA1\SA1%2369%20Sanya\docs\S1-150024.zip" TargetMode="External"/><Relationship Id="rId148" Type="http://schemas.openxmlformats.org/officeDocument/2006/relationships/hyperlink" Target="file:///C:\Mona\SA1\SA1%2369%20Sanya\docs\S1-150029.zip" TargetMode="External"/><Relationship Id="rId164" Type="http://schemas.openxmlformats.org/officeDocument/2006/relationships/hyperlink" Target="file:///C:\Mona\SA1\SA1%2369%20Sanya\docs\S1-150145.zip" TargetMode="External"/><Relationship Id="rId169" Type="http://schemas.openxmlformats.org/officeDocument/2006/relationships/hyperlink" Target="file:///C:\Mona\SA1\SA1%2369%20Sanya\docs\S1-150091.zip" TargetMode="External"/><Relationship Id="rId185" Type="http://schemas.openxmlformats.org/officeDocument/2006/relationships/hyperlink" Target="file:///C:\Mona\SA1\SA1%2369%20Sanya\docs\S1-150072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Mona\SA1\SA1%2369%20Sanya\docs\S1-150007.zip" TargetMode="External"/><Relationship Id="rId180" Type="http://schemas.openxmlformats.org/officeDocument/2006/relationships/hyperlink" Target="http://www.3gpp.org/ftp/tsg_sa/TSG_SA/TSGS_64/Docs/SP-140402.zip" TargetMode="External"/><Relationship Id="rId26" Type="http://schemas.openxmlformats.org/officeDocument/2006/relationships/hyperlink" Target="file:///C:\Mona\SA1\SA1%2369%20Sanya\docs\S1-150002.zip" TargetMode="External"/><Relationship Id="rId47" Type="http://schemas.openxmlformats.org/officeDocument/2006/relationships/hyperlink" Target="file:///C:\Mona\SA1\SA1%2369%20Sanya\docs\S1-150047.zip" TargetMode="External"/><Relationship Id="rId68" Type="http://schemas.openxmlformats.org/officeDocument/2006/relationships/hyperlink" Target="file:///C:\Mona\SA1\SA1%2369%20Sanya\docs\S1-150054.zip" TargetMode="External"/><Relationship Id="rId89" Type="http://schemas.openxmlformats.org/officeDocument/2006/relationships/hyperlink" Target="file:///C:\Mona\SA1\SA1%2369%20Sanya\docs\S1-150031.zip" TargetMode="External"/><Relationship Id="rId112" Type="http://schemas.openxmlformats.org/officeDocument/2006/relationships/hyperlink" Target="file:///C:\Mona\SA1\SA1%2369%20Sanya\docs\S1-150127.zip" TargetMode="External"/><Relationship Id="rId133" Type="http://schemas.openxmlformats.org/officeDocument/2006/relationships/hyperlink" Target="file:///C:\Mona\SA1\SA1%2369%20Sanya\docs\S1-150014.zip" TargetMode="External"/><Relationship Id="rId154" Type="http://schemas.openxmlformats.org/officeDocument/2006/relationships/hyperlink" Target="file:///C:\Mona\SA1\SA1%2369%20Sanya\docs\S1-150102.zip" TargetMode="External"/><Relationship Id="rId175" Type="http://schemas.openxmlformats.org/officeDocument/2006/relationships/hyperlink" Target="file:///C:\Mona\SA1\SA1%2369%20Sanya\docs\S1-15009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9%20Sanya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862F0-FE11-449A-A247-C39D3C05F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16</Pages>
  <Words>5961</Words>
  <Characters>33984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39866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Mona</cp:lastModifiedBy>
  <cp:revision>3</cp:revision>
  <dcterms:created xsi:type="dcterms:W3CDTF">2015-01-26T07:46:00Z</dcterms:created>
  <dcterms:modified xsi:type="dcterms:W3CDTF">2015-01-26T07:46:00Z</dcterms:modified>
</cp:coreProperties>
</file>